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74" w:type="dxa"/>
        <w:tblLook w:val="04A0" w:firstRow="1" w:lastRow="0" w:firstColumn="1" w:lastColumn="0" w:noHBand="0" w:noVBand="1"/>
      </w:tblPr>
      <w:tblGrid>
        <w:gridCol w:w="2933"/>
        <w:gridCol w:w="3073"/>
        <w:gridCol w:w="3368"/>
      </w:tblGrid>
      <w:tr w:rsidR="00F76CD3" w:rsidRPr="00F76CD3" w14:paraId="437EF790" w14:textId="77777777" w:rsidTr="00F679AF">
        <w:trPr>
          <w:trHeight w:hRule="exact" w:val="1113"/>
        </w:trPr>
        <w:tc>
          <w:tcPr>
            <w:tcW w:w="2933" w:type="dxa"/>
          </w:tcPr>
          <w:p w14:paraId="74FB2D31" w14:textId="77777777" w:rsidR="00F76CD3" w:rsidRPr="00F76CD3"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bookmarkStart w:id="0" w:name="_Hlk118443515"/>
            <w:r w:rsidRPr="00F76CD3">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76CD3"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76CD3">
              <w:rPr>
                <w:rFonts w:ascii="Calibri" w:eastAsia="Calibri" w:hAnsi="Calibri" w:cs="Times New Roman"/>
                <w:b/>
                <w:sz w:val="22"/>
                <w:szCs w:val="22"/>
                <w:lang w:eastAsia="en-US"/>
              </w:rPr>
              <w:t>Zavod za zdravstveno</w:t>
            </w:r>
            <w:r w:rsidRPr="00F76CD3">
              <w:rPr>
                <w:rFonts w:ascii="Calibri" w:eastAsia="Calibri" w:hAnsi="Calibri" w:cs="Times New Roman"/>
                <w:b/>
                <w:sz w:val="22"/>
                <w:szCs w:val="22"/>
                <w:lang w:eastAsia="en-US"/>
              </w:rPr>
              <w:br/>
              <w:t>zavarovanje Slovenije</w:t>
            </w:r>
          </w:p>
        </w:tc>
        <w:tc>
          <w:tcPr>
            <w:tcW w:w="3072" w:type="dxa"/>
            <w:vMerge w:val="restart"/>
          </w:tcPr>
          <w:p w14:paraId="52550C18" w14:textId="043F3234" w:rsidR="00F76CD3" w:rsidRPr="00F76CD3" w:rsidRDefault="00403288" w:rsidP="00F76CD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775A1ED" wp14:editId="46D1BAF1">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368" w:type="dxa"/>
            <w:tcMar>
              <w:left w:w="0" w:type="dxa"/>
            </w:tcMar>
          </w:tcPr>
          <w:p w14:paraId="23BDCD70" w14:textId="77777777" w:rsidR="00F76CD3" w:rsidRPr="00F76CD3"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76CD3" w14:paraId="4DFC27AA" w14:textId="77777777" w:rsidTr="00F679AF">
        <w:trPr>
          <w:trHeight w:hRule="exact" w:val="138"/>
        </w:trPr>
        <w:tc>
          <w:tcPr>
            <w:tcW w:w="2933" w:type="dxa"/>
          </w:tcPr>
          <w:p w14:paraId="78EC19CA" w14:textId="77777777" w:rsidR="00F76CD3" w:rsidRPr="00F76CD3"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3072" w:type="dxa"/>
            <w:vMerge/>
          </w:tcPr>
          <w:p w14:paraId="14A6495B" w14:textId="77777777" w:rsidR="00F76CD3" w:rsidRPr="00F76CD3"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368" w:type="dxa"/>
            <w:tcMar>
              <w:left w:w="0" w:type="dxa"/>
            </w:tcMar>
          </w:tcPr>
          <w:p w14:paraId="4A58DBFC" w14:textId="77777777" w:rsidR="00F76CD3" w:rsidRPr="00F76CD3"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D21696" w14:paraId="2BA4A96D" w14:textId="77777777" w:rsidTr="00F679AF">
        <w:trPr>
          <w:trHeight w:val="1183"/>
        </w:trPr>
        <w:tc>
          <w:tcPr>
            <w:tcW w:w="6006" w:type="dxa"/>
            <w:gridSpan w:val="2"/>
          </w:tcPr>
          <w:p w14:paraId="5D8A8BC8" w14:textId="77777777" w:rsidR="00F76CD3" w:rsidRPr="00D21696"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D21696">
              <w:rPr>
                <w:rFonts w:ascii="Calibri" w:eastAsia="Calibri" w:hAnsi="Calibri" w:cs="Times New Roman"/>
                <w:b/>
                <w:noProof/>
                <w:sz w:val="22"/>
                <w:szCs w:val="22"/>
                <w:lang w:eastAsia="en-US"/>
              </w:rPr>
              <w:t>Direkcija</w:t>
            </w:r>
          </w:p>
          <w:p w14:paraId="27216E7F" w14:textId="77777777" w:rsidR="00F76CD3" w:rsidRPr="00D21696"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D21696">
              <w:rPr>
                <w:rFonts w:ascii="Calibri" w:eastAsia="Calibri" w:hAnsi="Calibri" w:cs="Times New Roman"/>
                <w:noProof/>
                <w:sz w:val="22"/>
                <w:szCs w:val="22"/>
                <w:lang w:eastAsia="en-US"/>
              </w:rPr>
              <w:t xml:space="preserve">Miklošičeva cesta 24 </w:t>
            </w:r>
          </w:p>
          <w:p w14:paraId="4898B4C2" w14:textId="77777777" w:rsidR="00F76CD3" w:rsidRPr="00D21696"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D21696">
              <w:rPr>
                <w:rFonts w:ascii="Calibri" w:eastAsia="Calibri" w:hAnsi="Calibri" w:cs="Times New Roman"/>
                <w:noProof/>
                <w:sz w:val="22"/>
                <w:szCs w:val="22"/>
                <w:lang w:eastAsia="en-US"/>
              </w:rPr>
              <w:t>1000 Ljubljana</w:t>
            </w:r>
          </w:p>
        </w:tc>
        <w:tc>
          <w:tcPr>
            <w:tcW w:w="3368" w:type="dxa"/>
            <w:tcMar>
              <w:left w:w="0" w:type="dxa"/>
            </w:tcMar>
          </w:tcPr>
          <w:p w14:paraId="255B6047" w14:textId="77777777" w:rsidR="00F76CD3" w:rsidRPr="00D21696"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D21696">
              <w:rPr>
                <w:rFonts w:ascii="Calibri" w:eastAsia="Calibri" w:hAnsi="Calibri" w:cs="Times New Roman"/>
                <w:sz w:val="22"/>
                <w:szCs w:val="22"/>
                <w:lang w:eastAsia="en-US"/>
              </w:rPr>
              <w:t xml:space="preserve">Tel.: </w:t>
            </w:r>
            <w:r w:rsidRPr="00D21696">
              <w:rPr>
                <w:rFonts w:ascii="Calibri" w:eastAsia="Calibri" w:hAnsi="Calibri" w:cs="Times New Roman"/>
                <w:noProof/>
                <w:sz w:val="22"/>
                <w:szCs w:val="22"/>
                <w:lang w:eastAsia="en-US"/>
              </w:rPr>
              <w:t>01 30 77 296</w:t>
            </w:r>
          </w:p>
          <w:p w14:paraId="56D7842F" w14:textId="04FD220C" w:rsidR="00F76CD3" w:rsidRPr="00D21696"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D21696">
              <w:rPr>
                <w:rFonts w:ascii="Calibri" w:eastAsia="Calibri" w:hAnsi="Calibri" w:cs="Times New Roman"/>
                <w:sz w:val="22"/>
                <w:szCs w:val="22"/>
                <w:lang w:eastAsia="en-US"/>
              </w:rPr>
              <w:t xml:space="preserve">E-pošta: </w:t>
            </w:r>
            <w:r w:rsidRPr="00D21696">
              <w:rPr>
                <w:rFonts w:ascii="Calibri" w:eastAsia="Calibri" w:hAnsi="Calibri" w:cs="Times New Roman"/>
                <w:noProof/>
                <w:sz w:val="22"/>
                <w:szCs w:val="22"/>
                <w:lang w:eastAsia="en-US"/>
              </w:rPr>
              <w:t>i</w:t>
            </w:r>
            <w:r w:rsidR="00DF5D85">
              <w:rPr>
                <w:rFonts w:ascii="Calibri" w:eastAsia="Calibri" w:hAnsi="Calibri" w:cs="Times New Roman"/>
                <w:noProof/>
                <w:sz w:val="22"/>
                <w:szCs w:val="22"/>
                <w:lang w:eastAsia="en-US"/>
              </w:rPr>
              <w:t>jn</w:t>
            </w:r>
            <w:r w:rsidRPr="00D21696">
              <w:rPr>
                <w:rFonts w:ascii="Calibri" w:eastAsia="Calibri" w:hAnsi="Calibri" w:cs="Times New Roman"/>
                <w:noProof/>
                <w:sz w:val="22"/>
                <w:szCs w:val="22"/>
                <w:lang w:eastAsia="en-US"/>
              </w:rPr>
              <w:t>@zzzs.si</w:t>
            </w:r>
          </w:p>
          <w:p w14:paraId="24F6D060" w14:textId="77777777" w:rsidR="00F76CD3" w:rsidRPr="00D21696"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D21696">
              <w:rPr>
                <w:rFonts w:ascii="Calibri" w:eastAsia="Calibri" w:hAnsi="Calibri" w:cs="Times New Roman"/>
                <w:sz w:val="22"/>
                <w:szCs w:val="22"/>
                <w:lang w:eastAsia="en-US"/>
              </w:rPr>
              <w:t>www.zzzs.si</w:t>
            </w:r>
            <w:proofErr w:type="spellEnd"/>
          </w:p>
        </w:tc>
      </w:tr>
      <w:bookmarkEnd w:id="0"/>
    </w:tbl>
    <w:p w14:paraId="4697D1E2" w14:textId="77777777" w:rsidR="00E51064" w:rsidRPr="00D21696" w:rsidRDefault="00E51064" w:rsidP="00632A23">
      <w:pPr>
        <w:jc w:val="both"/>
        <w:rPr>
          <w:rFonts w:asciiTheme="minorHAnsi" w:hAnsiTheme="minorHAnsi"/>
          <w:sz w:val="22"/>
          <w:szCs w:val="22"/>
        </w:rPr>
      </w:pPr>
    </w:p>
    <w:p w14:paraId="6E076CA1" w14:textId="77777777" w:rsidR="00100863" w:rsidRPr="00D21696"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7F38DE1B" w14:textId="4336961D" w:rsidR="00B44547" w:rsidRPr="00663505" w:rsidRDefault="00013EC4" w:rsidP="00663505">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663505">
        <w:rPr>
          <w:rFonts w:asciiTheme="minorHAnsi" w:hAnsiTheme="minorHAnsi"/>
          <w:b/>
          <w:color w:val="FFFFFF" w:themeColor="background1"/>
          <w:sz w:val="28"/>
          <w:szCs w:val="28"/>
        </w:rPr>
        <w:t>IZJAVA O SPOSOBNOSTI</w:t>
      </w:r>
    </w:p>
    <w:p w14:paraId="43AD9E9B" w14:textId="126E8DBA" w:rsidR="00B44547" w:rsidRPr="00663505" w:rsidRDefault="00DF5D85" w:rsidP="00663505">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663505">
        <w:rPr>
          <w:rFonts w:asciiTheme="minorHAnsi" w:hAnsiTheme="minorHAnsi"/>
          <w:b/>
          <w:color w:val="FFFFFF" w:themeColor="background1"/>
          <w:sz w:val="28"/>
          <w:szCs w:val="28"/>
        </w:rPr>
        <w:t xml:space="preserve">v postopku javnega naročila </w:t>
      </w:r>
      <w:r w:rsidR="00B44547" w:rsidRPr="00663505">
        <w:rPr>
          <w:rFonts w:asciiTheme="minorHAnsi" w:hAnsiTheme="minorHAnsi"/>
          <w:b/>
          <w:color w:val="FFFFFF" w:themeColor="background1"/>
          <w:sz w:val="28"/>
          <w:szCs w:val="28"/>
        </w:rPr>
        <w:t>z oznako</w:t>
      </w:r>
    </w:p>
    <w:p w14:paraId="03A1668D" w14:textId="2B5CA0BF" w:rsidR="00B44547" w:rsidRPr="00663505" w:rsidRDefault="00AE782F" w:rsidP="00663505">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bookmarkStart w:id="3" w:name="_Hlk118895192"/>
      <w:r w:rsidRPr="00663505">
        <w:rPr>
          <w:rFonts w:asciiTheme="minorHAnsi" w:hAnsiTheme="minorHAnsi"/>
          <w:b/>
          <w:color w:val="FFFFFF" w:themeColor="background1"/>
          <w:sz w:val="28"/>
          <w:szCs w:val="28"/>
        </w:rPr>
        <w:t>DIR-</w:t>
      </w:r>
      <w:r w:rsidR="00EA4DA1" w:rsidRPr="00663505">
        <w:rPr>
          <w:rFonts w:asciiTheme="minorHAnsi" w:hAnsiTheme="minorHAnsi"/>
          <w:b/>
          <w:color w:val="FFFFFF" w:themeColor="background1"/>
          <w:sz w:val="28"/>
          <w:szCs w:val="28"/>
        </w:rPr>
        <w:t>SV</w:t>
      </w:r>
      <w:r w:rsidRPr="00663505">
        <w:rPr>
          <w:rFonts w:asciiTheme="minorHAnsi" w:hAnsiTheme="minorHAnsi"/>
          <w:b/>
          <w:color w:val="FFFFFF" w:themeColor="background1"/>
          <w:sz w:val="28"/>
          <w:szCs w:val="28"/>
        </w:rPr>
        <w:t>-</w:t>
      </w:r>
      <w:r w:rsidR="00EA4DA1" w:rsidRPr="00663505">
        <w:rPr>
          <w:rFonts w:asciiTheme="minorHAnsi" w:hAnsiTheme="minorHAnsi"/>
          <w:b/>
          <w:color w:val="FFFFFF" w:themeColor="background1"/>
          <w:sz w:val="28"/>
          <w:szCs w:val="28"/>
        </w:rPr>
        <w:t>1</w:t>
      </w:r>
      <w:r w:rsidR="002049CC" w:rsidRPr="00663505">
        <w:rPr>
          <w:rFonts w:asciiTheme="minorHAnsi" w:hAnsiTheme="minorHAnsi"/>
          <w:b/>
          <w:color w:val="FFFFFF" w:themeColor="background1"/>
          <w:sz w:val="28"/>
          <w:szCs w:val="28"/>
        </w:rPr>
        <w:t>2</w:t>
      </w:r>
      <w:r w:rsidRPr="00663505">
        <w:rPr>
          <w:rFonts w:asciiTheme="minorHAnsi" w:hAnsiTheme="minorHAnsi"/>
          <w:b/>
          <w:color w:val="FFFFFF" w:themeColor="background1"/>
          <w:sz w:val="28"/>
          <w:szCs w:val="28"/>
        </w:rPr>
        <w:t>-0</w:t>
      </w:r>
      <w:r w:rsidR="002049CC" w:rsidRPr="00663505">
        <w:rPr>
          <w:rFonts w:asciiTheme="minorHAnsi" w:hAnsiTheme="minorHAnsi"/>
          <w:b/>
          <w:color w:val="FFFFFF" w:themeColor="background1"/>
          <w:sz w:val="28"/>
          <w:szCs w:val="28"/>
        </w:rPr>
        <w:t>38</w:t>
      </w:r>
      <w:r w:rsidRPr="00663505">
        <w:rPr>
          <w:rFonts w:asciiTheme="minorHAnsi" w:hAnsiTheme="minorHAnsi"/>
          <w:b/>
          <w:color w:val="FFFFFF" w:themeColor="background1"/>
          <w:sz w:val="28"/>
          <w:szCs w:val="28"/>
        </w:rPr>
        <w:t>/2</w:t>
      </w:r>
      <w:r w:rsidR="006615A6" w:rsidRPr="00663505">
        <w:rPr>
          <w:rFonts w:asciiTheme="minorHAnsi" w:hAnsiTheme="minorHAnsi"/>
          <w:b/>
          <w:color w:val="FFFFFF" w:themeColor="background1"/>
          <w:sz w:val="28"/>
          <w:szCs w:val="28"/>
        </w:rPr>
        <w:t>6</w:t>
      </w:r>
      <w:r w:rsidRPr="00663505">
        <w:rPr>
          <w:rFonts w:asciiTheme="minorHAnsi" w:hAnsiTheme="minorHAnsi"/>
          <w:b/>
          <w:color w:val="FFFFFF" w:themeColor="background1"/>
          <w:sz w:val="28"/>
          <w:szCs w:val="28"/>
        </w:rPr>
        <w:t>-S</w:t>
      </w:r>
    </w:p>
    <w:bookmarkEnd w:id="3"/>
    <w:p w14:paraId="7C95DFE6" w14:textId="764426A8" w:rsidR="00DF5D85" w:rsidRDefault="00DF5D85" w:rsidP="00DF5D85">
      <w:pPr>
        <w:jc w:val="center"/>
        <w:rPr>
          <w:rFonts w:asciiTheme="minorHAnsi" w:hAnsiTheme="minorHAnsi"/>
          <w:i/>
          <w:sz w:val="18"/>
          <w:szCs w:val="18"/>
        </w:rPr>
      </w:pPr>
      <w:r w:rsidRPr="00DF5D85">
        <w:rPr>
          <w:rFonts w:asciiTheme="minorHAnsi" w:hAnsiTheme="minorHAnsi"/>
          <w:i/>
          <w:sz w:val="18"/>
          <w:szCs w:val="18"/>
        </w:rPr>
        <w:t>Obrazec se izpolni za vsakega ponudnika, partnerja (soponudnika), podizvajalca oz. drugega subjekta posebej.</w:t>
      </w:r>
      <w:r w:rsidR="00663505">
        <w:rPr>
          <w:rFonts w:asciiTheme="minorHAnsi" w:hAnsiTheme="minorHAnsi"/>
          <w:i/>
          <w:sz w:val="18"/>
          <w:szCs w:val="18"/>
        </w:rPr>
        <w:t xml:space="preserve"> </w:t>
      </w:r>
    </w:p>
    <w:p w14:paraId="2640B4FE" w14:textId="2284F115" w:rsidR="00663505" w:rsidRPr="00DF5D85" w:rsidRDefault="00663505" w:rsidP="00DF5D85">
      <w:pPr>
        <w:jc w:val="center"/>
        <w:rPr>
          <w:rFonts w:asciiTheme="minorHAnsi" w:hAnsiTheme="minorHAnsi"/>
          <w:i/>
          <w:sz w:val="18"/>
          <w:szCs w:val="18"/>
        </w:rPr>
      </w:pPr>
      <w:r>
        <w:rPr>
          <w:rFonts w:asciiTheme="minorHAnsi" w:hAnsiTheme="minorHAnsi"/>
          <w:i/>
          <w:sz w:val="18"/>
          <w:szCs w:val="18"/>
        </w:rPr>
        <w:t>Za fizične osebe ne veljajo točke 2, 3, 4,6, 7 in 9</w:t>
      </w:r>
    </w:p>
    <w:p w14:paraId="5D043583" w14:textId="77777777" w:rsidR="00E51064" w:rsidRDefault="00E51064" w:rsidP="00B44547">
      <w:pPr>
        <w:jc w:val="both"/>
        <w:rPr>
          <w:rFonts w:asciiTheme="minorHAnsi" w:hAnsiTheme="minorHAnsi"/>
          <w:sz w:val="22"/>
          <w:szCs w:val="22"/>
        </w:rPr>
      </w:pPr>
    </w:p>
    <w:p w14:paraId="3C6823B7" w14:textId="5953933B" w:rsidR="00AE03B5" w:rsidRPr="00AE03B5" w:rsidRDefault="00AE03B5" w:rsidP="003A4F3D">
      <w:pPr>
        <w:spacing w:after="120"/>
        <w:jc w:val="both"/>
        <w:rPr>
          <w:rFonts w:asciiTheme="minorHAnsi" w:hAnsiTheme="minorHAnsi"/>
          <w:sz w:val="22"/>
          <w:szCs w:val="22"/>
        </w:rPr>
      </w:pPr>
      <w:r w:rsidRPr="00A9219B">
        <w:rPr>
          <w:rFonts w:asciiTheme="minorHAnsi" w:hAnsiTheme="minorHAnsi"/>
          <w:sz w:val="22"/>
          <w:szCs w:val="22"/>
        </w:rPr>
        <w:t>Naziv gospodarskega subjekta</w:t>
      </w:r>
      <w:r w:rsidR="00663505">
        <w:rPr>
          <w:rFonts w:asciiTheme="minorHAnsi" w:hAnsiTheme="minorHAnsi"/>
          <w:sz w:val="22"/>
          <w:szCs w:val="22"/>
        </w:rPr>
        <w:t xml:space="preserve"> oz fizične osebe</w:t>
      </w:r>
      <w:r w:rsidRPr="00A9219B">
        <w:rPr>
          <w:rFonts w:asciiTheme="minorHAnsi" w:hAnsiTheme="minorHAnsi"/>
          <w:sz w:val="22"/>
          <w:szCs w:val="22"/>
        </w:rPr>
        <w:t>:</w:t>
      </w:r>
      <w:r w:rsidRPr="00AE03B5">
        <w:rPr>
          <w:rFonts w:asciiTheme="minorHAnsi" w:hAnsiTheme="minorHAnsi"/>
          <w:sz w:val="22"/>
          <w:szCs w:val="22"/>
        </w:rPr>
        <w:t xml:space="preserve"> </w:t>
      </w:r>
      <w:bookmarkStart w:id="4" w:name="_Hlk118964064"/>
      <w:r w:rsidRPr="00AE03B5">
        <w:rPr>
          <w:rFonts w:asciiTheme="minorHAnsi" w:hAnsiTheme="minorHAnsi"/>
          <w:sz w:val="22"/>
          <w:szCs w:val="22"/>
        </w:rPr>
        <w:fldChar w:fldCharType="begin">
          <w:ffData>
            <w:name w:val="Besedilo1"/>
            <w:enabled/>
            <w:calcOnExit w:val="0"/>
            <w:textInput/>
          </w:ffData>
        </w:fldChar>
      </w:r>
      <w:r w:rsidRPr="00AE03B5">
        <w:rPr>
          <w:rFonts w:asciiTheme="minorHAnsi" w:hAnsiTheme="minorHAnsi"/>
          <w:sz w:val="22"/>
          <w:szCs w:val="22"/>
        </w:rPr>
        <w:instrText xml:space="preserve"> FORMTEXT </w:instrText>
      </w:r>
      <w:r w:rsidRPr="00AE03B5">
        <w:rPr>
          <w:rFonts w:asciiTheme="minorHAnsi" w:hAnsiTheme="minorHAnsi"/>
          <w:sz w:val="22"/>
          <w:szCs w:val="22"/>
        </w:rPr>
      </w:r>
      <w:r w:rsidRPr="00AE03B5">
        <w:rPr>
          <w:rFonts w:asciiTheme="minorHAnsi" w:hAnsiTheme="minorHAnsi"/>
          <w:sz w:val="22"/>
          <w:szCs w:val="22"/>
        </w:rPr>
        <w:fldChar w:fldCharType="separate"/>
      </w:r>
      <w:r w:rsidRPr="00AE03B5">
        <w:rPr>
          <w:rFonts w:asciiTheme="minorHAnsi" w:hAnsiTheme="minorHAnsi"/>
          <w:noProof/>
          <w:sz w:val="22"/>
          <w:szCs w:val="22"/>
        </w:rPr>
        <w:t> </w:t>
      </w:r>
      <w:r w:rsidRPr="00AE03B5">
        <w:rPr>
          <w:rFonts w:asciiTheme="minorHAnsi" w:hAnsiTheme="minorHAnsi"/>
          <w:noProof/>
          <w:sz w:val="22"/>
          <w:szCs w:val="22"/>
        </w:rPr>
        <w:t> </w:t>
      </w:r>
      <w:r w:rsidRPr="00AE03B5">
        <w:rPr>
          <w:rFonts w:asciiTheme="minorHAnsi" w:hAnsiTheme="minorHAnsi"/>
          <w:noProof/>
          <w:sz w:val="22"/>
          <w:szCs w:val="22"/>
        </w:rPr>
        <w:t> </w:t>
      </w:r>
      <w:r w:rsidRPr="00AE03B5">
        <w:rPr>
          <w:rFonts w:asciiTheme="minorHAnsi" w:hAnsiTheme="minorHAnsi"/>
          <w:noProof/>
          <w:sz w:val="22"/>
          <w:szCs w:val="22"/>
        </w:rPr>
        <w:t> </w:t>
      </w:r>
      <w:r w:rsidRPr="00AE03B5">
        <w:rPr>
          <w:rFonts w:asciiTheme="minorHAnsi" w:hAnsiTheme="minorHAnsi"/>
          <w:noProof/>
          <w:sz w:val="22"/>
          <w:szCs w:val="22"/>
        </w:rPr>
        <w:t> </w:t>
      </w:r>
      <w:r w:rsidRPr="00AE03B5">
        <w:rPr>
          <w:rFonts w:asciiTheme="minorHAnsi" w:hAnsiTheme="minorHAnsi"/>
          <w:sz w:val="22"/>
          <w:szCs w:val="22"/>
        </w:rPr>
        <w:fldChar w:fldCharType="end"/>
      </w:r>
      <w:bookmarkEnd w:id="4"/>
    </w:p>
    <w:p w14:paraId="5EEFCD83" w14:textId="77777777" w:rsidR="00AE03B5" w:rsidRPr="00663505" w:rsidRDefault="00AE03B5" w:rsidP="00DF5D85">
      <w:pPr>
        <w:numPr>
          <w:ilvl w:val="0"/>
          <w:numId w:val="26"/>
        </w:numPr>
        <w:spacing w:after="120"/>
        <w:ind w:left="284" w:hanging="284"/>
        <w:rPr>
          <w:rFonts w:asciiTheme="minorHAnsi" w:hAnsiTheme="minorHAnsi"/>
          <w:b/>
          <w:color w:val="255FAC"/>
          <w:sz w:val="22"/>
          <w:szCs w:val="22"/>
        </w:rPr>
      </w:pPr>
      <w:r w:rsidRPr="00663505">
        <w:rPr>
          <w:rFonts w:asciiTheme="minorHAnsi" w:hAnsiTheme="minorHAnsi"/>
          <w:b/>
          <w:color w:val="255FAC"/>
          <w:sz w:val="22"/>
          <w:szCs w:val="22"/>
        </w:rPr>
        <w:t>Glede izključitvenih razlogov</w:t>
      </w:r>
    </w:p>
    <w:p w14:paraId="56B48914" w14:textId="77777777" w:rsidR="00CD3CCA" w:rsidRPr="00DF5D85" w:rsidRDefault="00CD3CCA" w:rsidP="00CD3CCA">
      <w:pPr>
        <w:numPr>
          <w:ilvl w:val="2"/>
          <w:numId w:val="26"/>
        </w:numPr>
        <w:tabs>
          <w:tab w:val="left" w:pos="142"/>
        </w:tabs>
        <w:spacing w:before="120" w:after="120"/>
        <w:ind w:left="567" w:hanging="283"/>
        <w:jc w:val="both"/>
        <w:rPr>
          <w:rFonts w:asciiTheme="minorHAnsi" w:hAnsiTheme="minorHAnsi"/>
          <w:sz w:val="22"/>
          <w:szCs w:val="22"/>
        </w:rPr>
      </w:pPr>
      <w:r w:rsidRPr="00DF5D85">
        <w:rPr>
          <w:rFonts w:asciiTheme="minorHAnsi" w:hAnsiTheme="minorHAnsi"/>
          <w:sz w:val="22"/>
          <w:szCs w:val="22"/>
        </w:rPr>
        <w:t xml:space="preserve">Gospodarski subjekt ali oseba, ki je članica upravnega, vodstvenega ali nadzornega organa gospodarskega subjekta, ali oseba, ki ima pooblastilo za njegovo zastopanje, odločanje ali nadzor, ni bila </w:t>
      </w:r>
      <w:r w:rsidRPr="00CE25B0">
        <w:rPr>
          <w:rFonts w:asciiTheme="minorHAnsi" w:hAnsiTheme="minorHAnsi"/>
          <w:sz w:val="22"/>
          <w:szCs w:val="22"/>
        </w:rPr>
        <w:t xml:space="preserve">pravnomočno obsojena za katero od kaznivih dejanj, naštetih v prvem odstavku 75. člena ZJN-3 </w:t>
      </w:r>
      <w:bookmarkStart w:id="5" w:name="_Hlk210219250"/>
      <w:r w:rsidRPr="00CE25B0">
        <w:rPr>
          <w:rFonts w:asciiTheme="minorHAnsi" w:hAnsiTheme="minorHAnsi"/>
          <w:sz w:val="22"/>
          <w:szCs w:val="22"/>
        </w:rPr>
        <w:t>ali za primerljiva kazniva dejanja, ki so jih izrekla tuja sodišča</w:t>
      </w:r>
      <w:bookmarkEnd w:id="5"/>
      <w:r w:rsidRPr="00DF5D85">
        <w:rPr>
          <w:rFonts w:asciiTheme="minorHAnsi" w:hAnsiTheme="minorHAnsi"/>
          <w:sz w:val="22"/>
          <w:szCs w:val="22"/>
        </w:rPr>
        <w:t>.</w:t>
      </w:r>
    </w:p>
    <w:p w14:paraId="66FBA85E" w14:textId="77777777" w:rsidR="00CD3CCA" w:rsidRPr="00DF5D85" w:rsidRDefault="00CD3CCA" w:rsidP="00CD3CCA">
      <w:pPr>
        <w:numPr>
          <w:ilvl w:val="2"/>
          <w:numId w:val="26"/>
        </w:numPr>
        <w:tabs>
          <w:tab w:val="left" w:pos="142"/>
        </w:tabs>
        <w:spacing w:before="120" w:after="120"/>
        <w:ind w:left="567" w:hanging="283"/>
        <w:jc w:val="both"/>
        <w:rPr>
          <w:rFonts w:asciiTheme="minorHAnsi" w:hAnsiTheme="minorHAnsi"/>
          <w:sz w:val="22"/>
          <w:szCs w:val="22"/>
        </w:rPr>
      </w:pPr>
      <w:r w:rsidRPr="00CE25B0">
        <w:rPr>
          <w:rFonts w:asciiTheme="minorHAnsi" w:hAnsiTheme="minorHAnsi"/>
          <w:sz w:val="22"/>
          <w:szCs w:val="22"/>
        </w:rPr>
        <w:t>Gospodarski subjekt na dan roka za oddajo ponudbe nima neplačanih zapadlih obveznih dajatev in drugih denarnih nedavčnih obveznosti v skladu z zakonom, ki ureja finančno upravo, ki jih pobira davčni organ v skladu s predpisi države, v kateri ima sedež, ali predpisi države naročnika. Gospodarski subjekt ima predložene vse obračune davčnih odtegljajev za dohodke iz delovnega razmerja za obdobje zadnjih petih let do roka za oddajo ponudbe ali prijave (drugi odstavek 75. člena ZJN-3)</w:t>
      </w:r>
      <w:r w:rsidRPr="00DF5D85">
        <w:rPr>
          <w:rFonts w:asciiTheme="minorHAnsi" w:hAnsiTheme="minorHAnsi"/>
          <w:sz w:val="22"/>
          <w:szCs w:val="22"/>
        </w:rPr>
        <w:t>.</w:t>
      </w:r>
    </w:p>
    <w:p w14:paraId="5F7711C3" w14:textId="77777777" w:rsidR="00CD3CCA" w:rsidRPr="00CE25B0" w:rsidRDefault="00CD3CCA" w:rsidP="00CD3CCA">
      <w:pPr>
        <w:numPr>
          <w:ilvl w:val="2"/>
          <w:numId w:val="26"/>
        </w:numPr>
        <w:tabs>
          <w:tab w:val="left" w:pos="142"/>
        </w:tabs>
        <w:spacing w:before="120" w:after="120"/>
        <w:ind w:left="567" w:hanging="283"/>
        <w:jc w:val="both"/>
        <w:rPr>
          <w:rFonts w:asciiTheme="minorHAnsi" w:hAnsiTheme="minorHAnsi"/>
          <w:sz w:val="22"/>
          <w:szCs w:val="22"/>
        </w:rPr>
      </w:pPr>
      <w:r w:rsidRPr="00CE25B0">
        <w:rPr>
          <w:rFonts w:asciiTheme="minorHAnsi" w:hAnsiTheme="minorHAnsi"/>
          <w:sz w:val="22"/>
          <w:szCs w:val="22"/>
        </w:rPr>
        <w:t xml:space="preserve">Gospodarski subjekt na dan, ko poteče rok za oddajo ponudb ali prijav, ni izločen iz postopkov oddaje javnih naročil zaradi uvrstitve v evidenco gospodarskih subjektov z izrečenimi stranskimi sankcijami izločitve iz postopkov javnega naročanja </w:t>
      </w:r>
      <w:r w:rsidRPr="00CE25B0">
        <w:rPr>
          <w:rFonts w:asciiTheme="minorHAnsi" w:hAnsiTheme="minorHAnsi"/>
          <w:color w:val="000000" w:themeColor="text1"/>
          <w:sz w:val="18"/>
          <w:szCs w:val="22"/>
        </w:rPr>
        <w:t>(a točka četrtega odstavka 75. člena ZJN-3)</w:t>
      </w:r>
      <w:r w:rsidRPr="00CE25B0">
        <w:rPr>
          <w:rFonts w:asciiTheme="minorHAnsi" w:hAnsiTheme="minorHAnsi"/>
          <w:color w:val="000000" w:themeColor="text1"/>
          <w:sz w:val="22"/>
          <w:szCs w:val="22"/>
        </w:rPr>
        <w:t>.</w:t>
      </w:r>
    </w:p>
    <w:p w14:paraId="75F14A17" w14:textId="77777777" w:rsidR="00CD3CCA" w:rsidRPr="00CE25B0" w:rsidRDefault="00CD3CCA" w:rsidP="00CD3CCA">
      <w:pPr>
        <w:numPr>
          <w:ilvl w:val="2"/>
          <w:numId w:val="26"/>
        </w:numPr>
        <w:tabs>
          <w:tab w:val="left" w:pos="142"/>
        </w:tabs>
        <w:spacing w:before="120"/>
        <w:ind w:left="567" w:hanging="283"/>
        <w:jc w:val="both"/>
        <w:rPr>
          <w:rFonts w:asciiTheme="minorHAnsi" w:hAnsiTheme="minorHAnsi"/>
          <w:sz w:val="22"/>
          <w:szCs w:val="22"/>
        </w:rPr>
      </w:pPr>
      <w:r w:rsidRPr="00CE25B0">
        <w:rPr>
          <w:rFonts w:asciiTheme="minorHAnsi" w:hAnsiTheme="minorHAnsi"/>
          <w:sz w:val="22"/>
          <w:szCs w:val="22"/>
        </w:rPr>
        <w:t>Pri gospodarskem subjektu v zadnjih 3 letih pred potekom roka za oddajo ponudb pristojni organ Republike Slovenije ali druge države članice ali tretje države ni ugotovil 2 ali več kršitev v zvezi s plačilom za delo, delovnim časom, počitki, opravljanjem dela na podlagi pogodb civilnega prava kljub obstoju elementov delovnega razmerja ali v zvezi z zaposlovanjem na črno, za katere bi mu bila s pravnomočno odločitvijo ali več pravnomočnimi odločitvami izrečena globa za prekršek</w:t>
      </w:r>
      <w:bookmarkStart w:id="6" w:name="_Hlk29469629"/>
      <w:r w:rsidRPr="00CE25B0">
        <w:rPr>
          <w:rFonts w:asciiTheme="minorHAnsi" w:hAnsiTheme="minorHAnsi"/>
          <w:sz w:val="22"/>
          <w:szCs w:val="22"/>
        </w:rPr>
        <w:t xml:space="preserve"> </w:t>
      </w:r>
      <w:r w:rsidRPr="00CE25B0">
        <w:rPr>
          <w:rFonts w:asciiTheme="minorHAnsi" w:hAnsiTheme="minorHAnsi"/>
          <w:sz w:val="18"/>
          <w:szCs w:val="18"/>
        </w:rPr>
        <w:t>(b točka četrtega odstavka 75. člena ZJN-3).</w:t>
      </w:r>
    </w:p>
    <w:bookmarkEnd w:id="6"/>
    <w:p w14:paraId="44B455E8" w14:textId="77777777" w:rsidR="00CD3CCA" w:rsidRPr="00DF5D85" w:rsidRDefault="00CD3CCA" w:rsidP="00CD3CCA">
      <w:pPr>
        <w:numPr>
          <w:ilvl w:val="2"/>
          <w:numId w:val="26"/>
        </w:numPr>
        <w:tabs>
          <w:tab w:val="left" w:pos="142"/>
        </w:tabs>
        <w:spacing w:before="120"/>
        <w:ind w:left="567" w:hanging="283"/>
        <w:jc w:val="both"/>
        <w:rPr>
          <w:rFonts w:asciiTheme="minorHAnsi" w:hAnsiTheme="minorHAnsi"/>
          <w:sz w:val="22"/>
          <w:szCs w:val="22"/>
        </w:rPr>
      </w:pPr>
      <w:r w:rsidRPr="00DF5D85">
        <w:rPr>
          <w:rFonts w:asciiTheme="minorHAnsi" w:hAnsiTheme="minorHAnsi"/>
          <w:sz w:val="22"/>
          <w:szCs w:val="22"/>
        </w:rPr>
        <w:t>S podpisom te izjave gospodarski subjekt na podlagi sprejetega sklepa Sveta Evropske unije (Sklepa sveta (SZVP) 2022/578 z dne 8. 4. 2022 (v nadaljevanju tudi kot: »Sklep«)):</w:t>
      </w:r>
    </w:p>
    <w:p w14:paraId="5550815E" w14:textId="77777777" w:rsidR="00CD3CCA" w:rsidRPr="00DF5D85" w:rsidRDefault="00CD3CCA" w:rsidP="00CD3CCA">
      <w:pPr>
        <w:numPr>
          <w:ilvl w:val="4"/>
          <w:numId w:val="26"/>
        </w:numPr>
        <w:tabs>
          <w:tab w:val="clear" w:pos="3600"/>
        </w:tabs>
        <w:ind w:left="851" w:hanging="284"/>
        <w:contextualSpacing/>
        <w:jc w:val="both"/>
        <w:rPr>
          <w:rFonts w:asciiTheme="minorHAnsi" w:hAnsiTheme="minorHAnsi" w:cstheme="minorHAnsi"/>
          <w:sz w:val="22"/>
          <w:szCs w:val="22"/>
        </w:rPr>
      </w:pPr>
      <w:r w:rsidRPr="00DF5D85">
        <w:rPr>
          <w:rFonts w:asciiTheme="minorHAnsi" w:hAnsiTheme="minorHAnsi" w:cstheme="minorHAnsi"/>
          <w:sz w:val="22"/>
          <w:szCs w:val="22"/>
        </w:rPr>
        <w:t xml:space="preserve">izjavlja, da je seznanjen z določbami navedenega Sklepa, predvsem člena 1h, ki prepoveduje dodeljevanje ali izvajanje kakršnih koli javnih naročil ali koncesijskih pogodb z: </w:t>
      </w:r>
    </w:p>
    <w:p w14:paraId="0C7FD60F" w14:textId="77777777" w:rsidR="00CD3CCA" w:rsidRPr="00DF5D85" w:rsidRDefault="00CD3CCA" w:rsidP="00CD3CCA">
      <w:pPr>
        <w:numPr>
          <w:ilvl w:val="0"/>
          <w:numId w:val="29"/>
        </w:numPr>
        <w:tabs>
          <w:tab w:val="left" w:pos="1134"/>
        </w:tabs>
        <w:ind w:left="1134" w:hanging="283"/>
        <w:contextualSpacing/>
        <w:jc w:val="both"/>
        <w:rPr>
          <w:rFonts w:asciiTheme="minorHAnsi" w:hAnsiTheme="minorHAnsi" w:cstheme="minorHAnsi"/>
          <w:sz w:val="22"/>
          <w:szCs w:val="22"/>
        </w:rPr>
      </w:pPr>
      <w:r w:rsidRPr="00DF5D85">
        <w:rPr>
          <w:rFonts w:asciiTheme="minorHAnsi" w:hAnsiTheme="minorHAnsi" w:cstheme="minorHAnsi"/>
          <w:sz w:val="22"/>
          <w:szCs w:val="22"/>
        </w:rPr>
        <w:t>ruskim državljanom ali fizičnim ali pravnim osebam, subjektom ali organom s sedežem v Rusiji;</w:t>
      </w:r>
    </w:p>
    <w:p w14:paraId="1F43A7F0" w14:textId="77777777" w:rsidR="00CD3CCA" w:rsidRPr="00DF5D85" w:rsidRDefault="00CD3CCA" w:rsidP="00CD3CCA">
      <w:pPr>
        <w:numPr>
          <w:ilvl w:val="0"/>
          <w:numId w:val="29"/>
        </w:numPr>
        <w:tabs>
          <w:tab w:val="left" w:pos="1134"/>
        </w:tabs>
        <w:ind w:left="1134" w:hanging="283"/>
        <w:contextualSpacing/>
        <w:jc w:val="both"/>
        <w:rPr>
          <w:rFonts w:asciiTheme="minorHAnsi" w:hAnsiTheme="minorHAnsi" w:cstheme="minorHAnsi"/>
          <w:sz w:val="22"/>
          <w:szCs w:val="22"/>
        </w:rPr>
      </w:pPr>
      <w:r w:rsidRPr="00DF5D85">
        <w:rPr>
          <w:rFonts w:asciiTheme="minorHAnsi" w:hAnsiTheme="minorHAnsi" w:cstheme="minorHAnsi"/>
          <w:sz w:val="22"/>
          <w:szCs w:val="22"/>
        </w:rPr>
        <w:t>pravnimi osebami, subjektom ali organom, katerih več kot 50-odstotni delež je v neposredni ali posredni lasti subjekta iz prejšnje alineje;</w:t>
      </w:r>
    </w:p>
    <w:p w14:paraId="018E554B" w14:textId="77777777" w:rsidR="00CD3CCA" w:rsidRPr="00DF5D85" w:rsidRDefault="00CD3CCA" w:rsidP="00CD3CCA">
      <w:pPr>
        <w:numPr>
          <w:ilvl w:val="0"/>
          <w:numId w:val="29"/>
        </w:numPr>
        <w:tabs>
          <w:tab w:val="left" w:pos="1134"/>
        </w:tabs>
        <w:ind w:left="1134" w:hanging="283"/>
        <w:contextualSpacing/>
        <w:jc w:val="both"/>
        <w:rPr>
          <w:rFonts w:asciiTheme="minorHAnsi" w:hAnsiTheme="minorHAnsi" w:cstheme="minorHAnsi"/>
          <w:sz w:val="22"/>
          <w:szCs w:val="22"/>
        </w:rPr>
      </w:pPr>
      <w:r w:rsidRPr="00DF5D85">
        <w:rPr>
          <w:rFonts w:asciiTheme="minorHAnsi" w:hAnsiTheme="minorHAnsi" w:cstheme="minorHAnsi"/>
          <w:sz w:val="22"/>
          <w:szCs w:val="22"/>
        </w:rPr>
        <w:t>fizičnimi ali pravnimi osebami, subjektom ali organom, ki delujejo v imenu ali po navodilih subjekta iz prejšnjih dveh alinej;</w:t>
      </w:r>
      <w:r>
        <w:rPr>
          <w:rFonts w:asciiTheme="minorHAnsi" w:hAnsiTheme="minorHAnsi" w:cstheme="minorHAnsi"/>
          <w:sz w:val="22"/>
          <w:szCs w:val="22"/>
        </w:rPr>
        <w:t xml:space="preserve"> </w:t>
      </w:r>
    </w:p>
    <w:p w14:paraId="4C6ACD13" w14:textId="77777777" w:rsidR="00CD3CCA" w:rsidRPr="00DF5D85" w:rsidRDefault="00CD3CCA" w:rsidP="00CD3CCA">
      <w:pPr>
        <w:spacing w:after="120"/>
        <w:ind w:left="567"/>
        <w:contextualSpacing/>
        <w:jc w:val="both"/>
        <w:rPr>
          <w:rFonts w:asciiTheme="minorHAnsi" w:hAnsiTheme="minorHAnsi" w:cstheme="minorHAnsi"/>
          <w:sz w:val="22"/>
          <w:szCs w:val="22"/>
        </w:rPr>
      </w:pPr>
      <w:r w:rsidRPr="00DF5D85">
        <w:rPr>
          <w:rFonts w:asciiTheme="minorHAnsi" w:hAnsiTheme="minorHAnsi" w:cstheme="minorHAnsi"/>
          <w:sz w:val="22"/>
          <w:szCs w:val="22"/>
        </w:rPr>
        <w:lastRenderedPageBreak/>
        <w:t xml:space="preserve">vključno s podizvajalci, dobavitelji ali subjekti, katerih zmogljivost se uporablja v smislu direktiv 2014/23/EU, 2014/24/EU, 2014/25/EU in 2009/81/ES, če predstavljajo več kot 10 odstotkov vrednosti naročila in </w:t>
      </w:r>
    </w:p>
    <w:p w14:paraId="11219824" w14:textId="0F1522A1" w:rsidR="00E51064" w:rsidRPr="00AE03B5" w:rsidRDefault="00CD3CCA" w:rsidP="00CD3CCA">
      <w:pPr>
        <w:spacing w:after="120"/>
        <w:ind w:left="851" w:hanging="284"/>
        <w:jc w:val="both"/>
        <w:rPr>
          <w:rFonts w:asciiTheme="minorHAnsi" w:eastAsiaTheme="minorHAnsi" w:hAnsiTheme="minorHAnsi" w:cstheme="minorHAnsi"/>
          <w:sz w:val="22"/>
          <w:szCs w:val="22"/>
          <w:lang w:eastAsia="en-US"/>
        </w:rPr>
      </w:pPr>
      <w:r w:rsidRPr="00DF5D85">
        <w:rPr>
          <w:rFonts w:asciiTheme="minorHAnsi" w:hAnsiTheme="minorHAnsi" w:cstheme="minorHAnsi"/>
          <w:sz w:val="22"/>
          <w:szCs w:val="22"/>
        </w:rPr>
        <w:t>b</w:t>
      </w:r>
      <w:r>
        <w:rPr>
          <w:rFonts w:asciiTheme="minorHAnsi" w:hAnsiTheme="minorHAnsi" w:cstheme="minorHAnsi"/>
          <w:sz w:val="22"/>
          <w:szCs w:val="22"/>
        </w:rPr>
        <w:t>.</w:t>
      </w:r>
      <w:r w:rsidRPr="00DF5D85">
        <w:rPr>
          <w:rFonts w:asciiTheme="minorHAnsi" w:hAnsiTheme="minorHAnsi" w:cstheme="minorHAnsi"/>
          <w:sz w:val="22"/>
          <w:szCs w:val="22"/>
        </w:rPr>
        <w:t xml:space="preserve"> </w:t>
      </w:r>
      <w:r w:rsidRPr="00DF5D85">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Pr="00AE03B5">
        <w:rPr>
          <w:rFonts w:asciiTheme="minorHAnsi" w:eastAsiaTheme="minorHAnsi" w:hAnsiTheme="minorHAnsi" w:cstheme="minorHAnsi"/>
          <w:sz w:val="22"/>
          <w:szCs w:val="22"/>
          <w:vertAlign w:val="superscript"/>
          <w:lang w:eastAsia="en-US"/>
        </w:rPr>
        <w:footnoteReference w:id="1"/>
      </w:r>
    </w:p>
    <w:p w14:paraId="310901E5" w14:textId="77777777" w:rsidR="00AE03B5" w:rsidRPr="00663505" w:rsidRDefault="00AE03B5" w:rsidP="00663505">
      <w:pPr>
        <w:numPr>
          <w:ilvl w:val="0"/>
          <w:numId w:val="26"/>
        </w:numPr>
        <w:spacing w:after="120"/>
        <w:ind w:left="284" w:hanging="284"/>
        <w:rPr>
          <w:rFonts w:asciiTheme="minorHAnsi" w:hAnsiTheme="minorHAnsi"/>
          <w:b/>
          <w:color w:val="255FAC"/>
          <w:sz w:val="22"/>
          <w:szCs w:val="22"/>
        </w:rPr>
      </w:pPr>
      <w:r w:rsidRPr="00663505">
        <w:rPr>
          <w:rFonts w:asciiTheme="minorHAnsi" w:hAnsiTheme="minorHAnsi"/>
          <w:b/>
          <w:color w:val="255FAC"/>
          <w:sz w:val="22"/>
          <w:szCs w:val="22"/>
        </w:rPr>
        <w:t xml:space="preserve">Glede pogojev za sodelovanje </w:t>
      </w:r>
    </w:p>
    <w:p w14:paraId="5D683C8D" w14:textId="3BBA0274" w:rsidR="00CD3CCA" w:rsidRPr="00CD3CCA" w:rsidRDefault="00CD3CCA" w:rsidP="00CD3CCA">
      <w:pPr>
        <w:pStyle w:val="Odstavekseznama"/>
        <w:numPr>
          <w:ilvl w:val="0"/>
          <w:numId w:val="27"/>
        </w:numPr>
        <w:autoSpaceDE w:val="0"/>
        <w:autoSpaceDN w:val="0"/>
        <w:adjustRightInd w:val="0"/>
        <w:spacing w:after="120"/>
        <w:ind w:left="567" w:hanging="283"/>
        <w:jc w:val="both"/>
        <w:rPr>
          <w:rFonts w:asciiTheme="minorHAnsi" w:hAnsiTheme="minorHAnsi"/>
          <w:color w:val="000000" w:themeColor="text1"/>
          <w:sz w:val="22"/>
          <w:szCs w:val="22"/>
        </w:rPr>
      </w:pPr>
      <w:r w:rsidRPr="00CD3CCA">
        <w:rPr>
          <w:rFonts w:asciiTheme="minorHAnsi" w:hAnsiTheme="minorHAnsi"/>
          <w:sz w:val="22"/>
          <w:szCs w:val="22"/>
        </w:rPr>
        <w:t>Gospodarski subjekt</w:t>
      </w:r>
      <w:r w:rsidRPr="00CD3CCA">
        <w:rPr>
          <w:rFonts w:asciiTheme="minorHAnsi" w:hAnsiTheme="minorHAnsi"/>
          <w:color w:val="000000" w:themeColor="text1"/>
          <w:sz w:val="22"/>
          <w:szCs w:val="22"/>
        </w:rPr>
        <w:t xml:space="preserve"> je vpisan v sodni/poslovni register RS oziroma poklicni/poslovni register, ki se vodi v državi članici EU, v kateri ima svoj sedež.</w:t>
      </w:r>
    </w:p>
    <w:p w14:paraId="54640B76" w14:textId="3B9A6C30" w:rsidR="00AE03B5" w:rsidRPr="00663505" w:rsidRDefault="00AE03B5" w:rsidP="00AE03B5">
      <w:pPr>
        <w:numPr>
          <w:ilvl w:val="0"/>
          <w:numId w:val="26"/>
        </w:numPr>
        <w:spacing w:before="120" w:after="120"/>
        <w:ind w:left="284" w:hanging="284"/>
        <w:rPr>
          <w:rFonts w:asciiTheme="minorHAnsi" w:hAnsiTheme="minorHAnsi"/>
          <w:b/>
          <w:color w:val="255FAC"/>
          <w:sz w:val="22"/>
          <w:szCs w:val="22"/>
        </w:rPr>
      </w:pPr>
      <w:r w:rsidRPr="00663505">
        <w:rPr>
          <w:rFonts w:asciiTheme="minorHAnsi" w:hAnsiTheme="minorHAnsi"/>
          <w:b/>
          <w:color w:val="255FAC"/>
          <w:sz w:val="22"/>
          <w:szCs w:val="22"/>
        </w:rPr>
        <w:t xml:space="preserve">Druge izjave  </w:t>
      </w:r>
    </w:p>
    <w:p w14:paraId="1D188D67" w14:textId="77777777" w:rsidR="00AE03B5" w:rsidRPr="00AE03B5" w:rsidRDefault="00AE03B5" w:rsidP="00EA4DA1">
      <w:pPr>
        <w:numPr>
          <w:ilvl w:val="0"/>
          <w:numId w:val="27"/>
        </w:numPr>
        <w:autoSpaceDE w:val="0"/>
        <w:autoSpaceDN w:val="0"/>
        <w:adjustRightInd w:val="0"/>
        <w:spacing w:before="120" w:after="120"/>
        <w:ind w:left="568" w:hanging="284"/>
        <w:jc w:val="both"/>
        <w:rPr>
          <w:rFonts w:asciiTheme="minorHAnsi" w:hAnsiTheme="minorHAnsi"/>
          <w:sz w:val="22"/>
          <w:szCs w:val="22"/>
        </w:rPr>
      </w:pPr>
      <w:r w:rsidRPr="00AE03B5">
        <w:rPr>
          <w:rFonts w:asciiTheme="minorHAnsi" w:hAnsiTheme="minorHAnsi"/>
          <w:sz w:val="22"/>
          <w:szCs w:val="22"/>
        </w:rPr>
        <w:t>Gospodarski subjekt je seznanjen s pogoji in zahtevami naročnika iz razpisne dokumentacije za predmetno naročilo ter jih v celoti sprejema.</w:t>
      </w:r>
    </w:p>
    <w:p w14:paraId="51F57299" w14:textId="77777777" w:rsidR="00AE03B5" w:rsidRPr="00AE03B5" w:rsidRDefault="00AE03B5" w:rsidP="00AE03B5">
      <w:pPr>
        <w:numPr>
          <w:ilvl w:val="0"/>
          <w:numId w:val="27"/>
        </w:numPr>
        <w:autoSpaceDE w:val="0"/>
        <w:autoSpaceDN w:val="0"/>
        <w:adjustRightInd w:val="0"/>
        <w:spacing w:after="120"/>
        <w:ind w:left="567" w:hanging="283"/>
        <w:jc w:val="both"/>
        <w:rPr>
          <w:rFonts w:asciiTheme="minorHAnsi" w:hAnsiTheme="minorHAnsi"/>
          <w:color w:val="000000" w:themeColor="text1"/>
          <w:sz w:val="22"/>
          <w:szCs w:val="22"/>
        </w:rPr>
      </w:pPr>
      <w:r w:rsidRPr="00AE03B5">
        <w:rPr>
          <w:rFonts w:asciiTheme="minorHAnsi" w:hAnsiTheme="minorHAnsi"/>
          <w:color w:val="000000" w:themeColor="text1"/>
          <w:sz w:val="22"/>
          <w:szCs w:val="22"/>
        </w:rPr>
        <w:t>S podpisom te izjave g</w:t>
      </w:r>
      <w:r w:rsidRPr="00AE03B5">
        <w:rPr>
          <w:rFonts w:asciiTheme="minorHAnsi" w:hAnsiTheme="minorHAnsi"/>
          <w:sz w:val="22"/>
          <w:szCs w:val="22"/>
        </w:rPr>
        <w:t>ospodarski subjekt</w:t>
      </w:r>
      <w:r w:rsidRPr="00AE03B5">
        <w:rPr>
          <w:rFonts w:asciiTheme="minorHAnsi" w:hAnsiTheme="minorHAnsi"/>
          <w:color w:val="000000" w:themeColor="text1"/>
          <w:sz w:val="22"/>
          <w:szCs w:val="22"/>
        </w:rPr>
        <w:t xml:space="preserve"> pod kazensko in materialno odgovornostjo izjavlja, da so podatki oz. izjave, navedene v tem dokumentu in drugje v ponudbi, ter vsi predloženi dokumenti v ponudbi </w:t>
      </w:r>
      <w:r w:rsidRPr="00AE03B5">
        <w:rPr>
          <w:rFonts w:asciiTheme="minorHAnsi" w:hAnsiTheme="minorHAnsi"/>
          <w:b/>
          <w:color w:val="000000" w:themeColor="text1"/>
          <w:sz w:val="22"/>
          <w:szCs w:val="22"/>
        </w:rPr>
        <w:t>točni in</w:t>
      </w:r>
      <w:r w:rsidRPr="00AE03B5">
        <w:rPr>
          <w:rFonts w:asciiTheme="minorHAnsi" w:hAnsiTheme="minorHAnsi"/>
          <w:color w:val="000000" w:themeColor="text1"/>
          <w:sz w:val="22"/>
          <w:szCs w:val="22"/>
        </w:rPr>
        <w:t xml:space="preserve"> </w:t>
      </w:r>
      <w:r w:rsidRPr="00AE03B5">
        <w:rPr>
          <w:rFonts w:asciiTheme="minorHAnsi" w:hAnsiTheme="minorHAnsi"/>
          <w:b/>
          <w:color w:val="000000" w:themeColor="text1"/>
          <w:sz w:val="22"/>
          <w:szCs w:val="22"/>
        </w:rPr>
        <w:t>verodostojni</w:t>
      </w:r>
      <w:r w:rsidRPr="00AE03B5">
        <w:rPr>
          <w:rFonts w:asciiTheme="minorHAnsi" w:hAnsiTheme="minorHAnsi"/>
          <w:color w:val="000000" w:themeColor="text1"/>
          <w:sz w:val="22"/>
          <w:szCs w:val="22"/>
        </w:rPr>
        <w:t>.</w:t>
      </w:r>
    </w:p>
    <w:p w14:paraId="503A2AAD" w14:textId="19CEB40F" w:rsidR="00AE03B5" w:rsidRPr="00AE03B5" w:rsidRDefault="00AE03B5" w:rsidP="00AE03B5">
      <w:pPr>
        <w:numPr>
          <w:ilvl w:val="0"/>
          <w:numId w:val="27"/>
        </w:numPr>
        <w:autoSpaceDE w:val="0"/>
        <w:autoSpaceDN w:val="0"/>
        <w:adjustRightInd w:val="0"/>
        <w:spacing w:after="120"/>
        <w:ind w:left="567" w:hanging="283"/>
        <w:jc w:val="both"/>
        <w:rPr>
          <w:rFonts w:asciiTheme="minorHAnsi" w:hAnsiTheme="minorHAnsi"/>
          <w:color w:val="000000" w:themeColor="text1"/>
          <w:sz w:val="22"/>
          <w:szCs w:val="22"/>
        </w:rPr>
      </w:pPr>
      <w:r w:rsidRPr="00AE03B5">
        <w:rPr>
          <w:rFonts w:asciiTheme="minorHAnsi" w:hAnsiTheme="minorHAnsi"/>
          <w:color w:val="000000" w:themeColor="text1"/>
          <w:sz w:val="22"/>
          <w:szCs w:val="22"/>
        </w:rPr>
        <w:t>V primeru, da bomo izbrani kot najugodnejši g</w:t>
      </w:r>
      <w:r w:rsidRPr="00AE03B5">
        <w:rPr>
          <w:rFonts w:asciiTheme="minorHAnsi" w:hAnsiTheme="minorHAnsi"/>
          <w:sz w:val="22"/>
          <w:szCs w:val="22"/>
        </w:rPr>
        <w:t>ospodarski subjekt</w:t>
      </w:r>
      <w:r w:rsidRPr="00AE03B5">
        <w:rPr>
          <w:rFonts w:asciiTheme="minorHAnsi" w:hAnsiTheme="minorHAnsi"/>
          <w:color w:val="000000" w:themeColor="text1"/>
          <w:sz w:val="22"/>
          <w:szCs w:val="22"/>
        </w:rPr>
        <w:t xml:space="preserve">, bomo v 8 (osmih) dneh od prejema poziva naročnika, le-temu </w:t>
      </w:r>
      <w:r w:rsidRPr="00AE03B5">
        <w:rPr>
          <w:rFonts w:asciiTheme="minorHAnsi" w:hAnsiTheme="minorHAnsi"/>
          <w:b/>
          <w:color w:val="000000" w:themeColor="text1"/>
          <w:sz w:val="22"/>
          <w:szCs w:val="22"/>
        </w:rPr>
        <w:t>posredovali podatke</w:t>
      </w:r>
      <w:r w:rsidRPr="00AE03B5">
        <w:rPr>
          <w:rFonts w:asciiTheme="minorHAnsi" w:hAnsiTheme="minorHAnsi"/>
          <w:color w:val="000000" w:themeColor="text1"/>
          <w:sz w:val="22"/>
          <w:szCs w:val="22"/>
        </w:rPr>
        <w:t xml:space="preserve"> o svojih ustanoviteljih, družbenikih, vključno s tihimi družbeniki, delničarjih, komanditistih ali drugih lastnikih, o lastniških deležih navedenih oseb in o gospodarskih subjektih, za katere se glede na določbe zakona, ki ureja gospodarske družbe, šteje, da so povezane družbe s ponudnikom</w:t>
      </w:r>
      <w:r w:rsidR="00DF5D85">
        <w:rPr>
          <w:rStyle w:val="Sprotnaopomba-sklic"/>
          <w:rFonts w:asciiTheme="minorHAnsi" w:hAnsiTheme="minorHAnsi"/>
          <w:color w:val="000000" w:themeColor="text1"/>
          <w:sz w:val="22"/>
          <w:szCs w:val="22"/>
        </w:rPr>
        <w:footnoteReference w:id="2"/>
      </w:r>
      <w:r w:rsidRPr="00AE03B5">
        <w:rPr>
          <w:rFonts w:asciiTheme="minorHAnsi" w:hAnsiTheme="minorHAnsi"/>
          <w:color w:val="000000" w:themeColor="text1"/>
          <w:sz w:val="22"/>
          <w:szCs w:val="22"/>
        </w:rPr>
        <w:t>.</w:t>
      </w:r>
      <w:r w:rsidR="006F4B76">
        <w:rPr>
          <w:rFonts w:asciiTheme="minorHAnsi" w:hAnsiTheme="minorHAnsi"/>
          <w:color w:val="000000" w:themeColor="text1"/>
          <w:sz w:val="22"/>
          <w:szCs w:val="22"/>
        </w:rPr>
        <w:t xml:space="preserve"> </w:t>
      </w:r>
      <w:r w:rsidR="00E91850">
        <w:rPr>
          <w:rFonts w:asciiTheme="minorHAnsi" w:hAnsiTheme="minorHAnsi"/>
          <w:color w:val="000000" w:themeColor="text1"/>
          <w:sz w:val="22"/>
          <w:szCs w:val="22"/>
        </w:rPr>
        <w:t xml:space="preserve"> </w:t>
      </w:r>
    </w:p>
    <w:p w14:paraId="00D4DC84" w14:textId="0D9FDC3F" w:rsidR="00AE03B5" w:rsidRPr="00AE03B5" w:rsidRDefault="00A35509" w:rsidP="00AE03B5">
      <w:pPr>
        <w:jc w:val="both"/>
        <w:rPr>
          <w:rFonts w:asciiTheme="minorHAnsi" w:hAnsiTheme="minorHAnsi"/>
          <w:i/>
          <w:iCs/>
          <w:sz w:val="22"/>
          <w:szCs w:val="22"/>
        </w:rPr>
      </w:pPr>
      <w:r>
        <w:rPr>
          <w:rFonts w:asciiTheme="minorHAnsi" w:hAnsiTheme="minorHAnsi"/>
          <w:i/>
          <w:iCs/>
          <w:sz w:val="22"/>
          <w:szCs w:val="22"/>
        </w:rPr>
        <w:t xml:space="preserve"> </w:t>
      </w:r>
      <w:r w:rsidR="00E50D28">
        <w:rPr>
          <w:rFonts w:asciiTheme="minorHAnsi" w:hAnsiTheme="minorHAnsi"/>
          <w:i/>
          <w:iCs/>
          <w:sz w:val="22"/>
          <w:szCs w:val="22"/>
        </w:rPr>
        <w:t xml:space="preserve"> </w:t>
      </w:r>
    </w:p>
    <w:p w14:paraId="011C6077" w14:textId="77777777" w:rsidR="00AE03B5" w:rsidRPr="00AE03B5" w:rsidRDefault="00AE03B5" w:rsidP="00AE03B5">
      <w:pPr>
        <w:rPr>
          <w:rFonts w:asciiTheme="minorHAnsi" w:hAnsiTheme="minorHAnsi"/>
          <w:sz w:val="22"/>
          <w:szCs w:val="22"/>
        </w:rPr>
      </w:pPr>
      <w:r w:rsidRPr="00AE03B5">
        <w:rPr>
          <w:rFonts w:asciiTheme="minorHAnsi" w:hAnsiTheme="minorHAnsi"/>
          <w:sz w:val="22"/>
          <w:szCs w:val="22"/>
        </w:rPr>
        <w:t xml:space="preserve">              </w:t>
      </w:r>
      <w:r w:rsidRPr="00AE03B5">
        <w:rPr>
          <w:rFonts w:asciiTheme="minorHAnsi" w:hAnsiTheme="minorHAnsi"/>
          <w:sz w:val="22"/>
          <w:szCs w:val="22"/>
        </w:rPr>
        <w:tab/>
      </w:r>
      <w:r w:rsidRPr="00AE03B5">
        <w:rPr>
          <w:rFonts w:asciiTheme="minorHAnsi" w:hAnsiTheme="minorHAnsi"/>
          <w:sz w:val="22"/>
          <w:szCs w:val="22"/>
        </w:rPr>
        <w:tab/>
      </w:r>
      <w:r w:rsidRPr="00AE03B5">
        <w:rPr>
          <w:rFonts w:asciiTheme="minorHAnsi" w:hAnsiTheme="minorHAnsi"/>
          <w:sz w:val="22"/>
          <w:szCs w:val="22"/>
        </w:rPr>
        <w:tab/>
      </w:r>
      <w:r w:rsidRPr="00AE03B5">
        <w:rPr>
          <w:rFonts w:asciiTheme="minorHAnsi" w:hAnsiTheme="minorHAnsi"/>
          <w:sz w:val="22"/>
          <w:szCs w:val="22"/>
        </w:rPr>
        <w:tab/>
        <w:t xml:space="preserve">           </w:t>
      </w:r>
      <w:r w:rsidRPr="00AE03B5">
        <w:rPr>
          <w:rFonts w:asciiTheme="minorHAnsi" w:hAnsiTheme="minorHAnsi"/>
          <w:sz w:val="22"/>
          <w:szCs w:val="22"/>
        </w:rPr>
        <w:tab/>
      </w:r>
      <w:r w:rsidRPr="00AE03B5">
        <w:rPr>
          <w:rFonts w:asciiTheme="minorHAnsi" w:hAnsiTheme="minorHAnsi"/>
          <w:sz w:val="22"/>
          <w:szCs w:val="22"/>
        </w:rPr>
        <w:tab/>
      </w:r>
      <w:r w:rsidRPr="00AE03B5">
        <w:rPr>
          <w:rFonts w:asciiTheme="minorHAnsi" w:hAnsiTheme="minorHAnsi"/>
          <w:sz w:val="22"/>
          <w:szCs w:val="22"/>
        </w:rPr>
        <w:tab/>
        <w:t xml:space="preserve">       </w:t>
      </w:r>
      <w:r w:rsidRPr="00AE03B5">
        <w:rPr>
          <w:rFonts w:asciiTheme="minorHAnsi" w:hAnsiTheme="minorHAnsi"/>
          <w:sz w:val="17"/>
          <w:szCs w:val="17"/>
        </w:rPr>
        <w:t>(žig)</w:t>
      </w:r>
      <w:r w:rsidRPr="00AE03B5">
        <w:rPr>
          <w:rFonts w:asciiTheme="minorHAnsi" w:hAnsiTheme="minorHAnsi"/>
          <w:sz w:val="22"/>
          <w:szCs w:val="22"/>
        </w:rPr>
        <w:tab/>
        <w:t xml:space="preserve">    </w:t>
      </w:r>
    </w:p>
    <w:p w14:paraId="38AD64A9" w14:textId="77777777" w:rsidR="00AE03B5" w:rsidRPr="00AE03B5" w:rsidRDefault="00AE03B5" w:rsidP="00AE03B5">
      <w:pPr>
        <w:ind w:left="3540" w:firstLine="708"/>
        <w:rPr>
          <w:rFonts w:asciiTheme="minorHAnsi" w:hAnsiTheme="minorHAnsi"/>
          <w:sz w:val="22"/>
          <w:szCs w:val="22"/>
        </w:rPr>
      </w:pPr>
      <w:r w:rsidRPr="00AE03B5">
        <w:rPr>
          <w:rFonts w:asciiTheme="minorHAnsi" w:hAnsiTheme="minorHAnsi"/>
          <w:sz w:val="22"/>
          <w:szCs w:val="22"/>
        </w:rPr>
        <w:t xml:space="preserve">  </w:t>
      </w:r>
      <w:r w:rsidRPr="00AE03B5">
        <w:rPr>
          <w:rFonts w:asciiTheme="minorHAnsi" w:hAnsiTheme="minorHAnsi"/>
          <w:sz w:val="22"/>
          <w:szCs w:val="22"/>
        </w:rPr>
        <w:tab/>
        <w:t xml:space="preserve">                 ---------------------------------</w:t>
      </w:r>
    </w:p>
    <w:p w14:paraId="6EFB8BE8" w14:textId="45E98BCF" w:rsidR="00AE03B5" w:rsidRPr="00AE03B5" w:rsidRDefault="00AE03B5" w:rsidP="00AE03B5">
      <w:pPr>
        <w:rPr>
          <w:sz w:val="22"/>
          <w:szCs w:val="22"/>
        </w:rPr>
      </w:pPr>
      <w:r w:rsidRPr="00AE03B5">
        <w:rPr>
          <w:rFonts w:asciiTheme="minorHAnsi" w:hAnsiTheme="minorHAnsi"/>
          <w:sz w:val="22"/>
          <w:szCs w:val="22"/>
        </w:rPr>
        <w:t xml:space="preserve">                                                                                      </w:t>
      </w:r>
      <w:r w:rsidRPr="00AE03B5">
        <w:rPr>
          <w:rFonts w:asciiTheme="minorHAnsi" w:hAnsiTheme="minorHAnsi"/>
          <w:sz w:val="22"/>
          <w:szCs w:val="22"/>
        </w:rPr>
        <w:tab/>
      </w:r>
      <w:r w:rsidRPr="00AE03B5">
        <w:rPr>
          <w:rFonts w:asciiTheme="minorHAnsi" w:hAnsiTheme="minorHAnsi"/>
          <w:sz w:val="22"/>
          <w:szCs w:val="22"/>
        </w:rPr>
        <w:tab/>
      </w:r>
      <w:r w:rsidR="00464ADF">
        <w:rPr>
          <w:rFonts w:asciiTheme="minorHAnsi" w:hAnsiTheme="minorHAnsi"/>
          <w:sz w:val="22"/>
          <w:szCs w:val="22"/>
        </w:rPr>
        <w:tab/>
      </w:r>
      <w:r w:rsidRPr="00AE03B5">
        <w:rPr>
          <w:rFonts w:asciiTheme="minorHAnsi" w:hAnsiTheme="minorHAnsi"/>
          <w:sz w:val="22"/>
          <w:szCs w:val="22"/>
        </w:rPr>
        <w:t>podpis zastopnika ponudnika</w:t>
      </w:r>
    </w:p>
    <w:sectPr w:rsidR="00AE03B5" w:rsidRPr="00AE03B5" w:rsidSect="008D07F6">
      <w:headerReference w:type="default" r:id="rId10"/>
      <w:footerReference w:type="default" r:id="rId11"/>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3EA9D" w14:textId="77777777" w:rsidR="0026126D" w:rsidRDefault="0026126D">
      <w:r>
        <w:separator/>
      </w:r>
    </w:p>
  </w:endnote>
  <w:endnote w:type="continuationSeparator" w:id="0">
    <w:p w14:paraId="104FFD1B" w14:textId="77777777" w:rsidR="0026126D" w:rsidRDefault="0026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AAE4C" w14:textId="77777777" w:rsidR="0026126D" w:rsidRDefault="0026126D">
      <w:r>
        <w:separator/>
      </w:r>
    </w:p>
  </w:footnote>
  <w:footnote w:type="continuationSeparator" w:id="0">
    <w:p w14:paraId="2D63AE00" w14:textId="77777777" w:rsidR="0026126D" w:rsidRDefault="0026126D">
      <w:r>
        <w:continuationSeparator/>
      </w:r>
    </w:p>
  </w:footnote>
  <w:footnote w:id="1">
    <w:p w14:paraId="13823260" w14:textId="77777777" w:rsidR="00CD3CCA" w:rsidRPr="00CE738F" w:rsidRDefault="00CD3CCA" w:rsidP="00CD3CCA">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 w:val="18"/>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2">
    <w:p w14:paraId="796FAC5D" w14:textId="3EF9DEFA" w:rsidR="00DF5D85" w:rsidRPr="00DF5D85" w:rsidRDefault="00DF5D85" w:rsidP="00DF5D85">
      <w:pPr>
        <w:pStyle w:val="Sprotnaopomba-besedilo"/>
        <w:jc w:val="both"/>
        <w:rPr>
          <w:rFonts w:asciiTheme="minorHAnsi" w:hAnsiTheme="minorHAnsi" w:cstheme="minorHAnsi"/>
        </w:rPr>
      </w:pPr>
      <w:r w:rsidRPr="00DF5D85">
        <w:rPr>
          <w:rStyle w:val="Sprotnaopomba-sklic"/>
          <w:rFonts w:asciiTheme="minorHAnsi" w:hAnsiTheme="minorHAnsi" w:cstheme="minorHAnsi"/>
          <w:sz w:val="18"/>
          <w:szCs w:val="18"/>
        </w:rPr>
        <w:footnoteRef/>
      </w:r>
      <w:r w:rsidRPr="00DF5D85">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w:t>
      </w:r>
      <w:r>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73DC9A8B"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Obrazec N-</w:t>
    </w:r>
    <w:r w:rsidR="00013EC4">
      <w:rPr>
        <w:i/>
        <w:sz w:val="16"/>
        <w:szCs w:val="16"/>
      </w:rPr>
      <w:t>4a</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013EC4">
      <w:rPr>
        <w:i/>
        <w:sz w:val="16"/>
        <w:szCs w:val="16"/>
      </w:rPr>
      <w:t>Izjava o sposobnosti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502"/>
        </w:tabs>
        <w:ind w:left="502" w:hanging="360"/>
      </w:pPr>
    </w:lvl>
    <w:lvl w:ilvl="1" w:tplc="438CD1CA">
      <w:start w:val="2"/>
      <w:numFmt w:val="decimal"/>
      <w:lvlText w:val="%2."/>
      <w:lvlJc w:val="left"/>
      <w:pPr>
        <w:tabs>
          <w:tab w:val="num" w:pos="1222"/>
        </w:tabs>
        <w:ind w:left="1222" w:hanging="360"/>
      </w:pPr>
      <w:rPr>
        <w:rFonts w:hint="default"/>
        <w:i w:val="0"/>
        <w:u w:val="single"/>
      </w:rPr>
    </w:lvl>
    <w:lvl w:ilvl="2" w:tplc="0424001B" w:tentative="1">
      <w:start w:val="1"/>
      <w:numFmt w:val="lowerRoman"/>
      <w:lvlText w:val="%3."/>
      <w:lvlJc w:val="right"/>
      <w:pPr>
        <w:tabs>
          <w:tab w:val="num" w:pos="1942"/>
        </w:tabs>
        <w:ind w:left="1942" w:hanging="180"/>
      </w:pPr>
    </w:lvl>
    <w:lvl w:ilvl="3" w:tplc="0424000F" w:tentative="1">
      <w:start w:val="1"/>
      <w:numFmt w:val="decimal"/>
      <w:lvlText w:val="%4."/>
      <w:lvlJc w:val="left"/>
      <w:pPr>
        <w:tabs>
          <w:tab w:val="num" w:pos="2662"/>
        </w:tabs>
        <w:ind w:left="2662" w:hanging="360"/>
      </w:pPr>
    </w:lvl>
    <w:lvl w:ilvl="4" w:tplc="04240019" w:tentative="1">
      <w:start w:val="1"/>
      <w:numFmt w:val="lowerLetter"/>
      <w:lvlText w:val="%5."/>
      <w:lvlJc w:val="left"/>
      <w:pPr>
        <w:tabs>
          <w:tab w:val="num" w:pos="3382"/>
        </w:tabs>
        <w:ind w:left="3382" w:hanging="360"/>
      </w:pPr>
    </w:lvl>
    <w:lvl w:ilvl="5" w:tplc="0424001B" w:tentative="1">
      <w:start w:val="1"/>
      <w:numFmt w:val="lowerRoman"/>
      <w:lvlText w:val="%6."/>
      <w:lvlJc w:val="right"/>
      <w:pPr>
        <w:tabs>
          <w:tab w:val="num" w:pos="4102"/>
        </w:tabs>
        <w:ind w:left="4102" w:hanging="180"/>
      </w:pPr>
    </w:lvl>
    <w:lvl w:ilvl="6" w:tplc="0424000F" w:tentative="1">
      <w:start w:val="1"/>
      <w:numFmt w:val="decimal"/>
      <w:lvlText w:val="%7."/>
      <w:lvlJc w:val="left"/>
      <w:pPr>
        <w:tabs>
          <w:tab w:val="num" w:pos="4822"/>
        </w:tabs>
        <w:ind w:left="4822" w:hanging="360"/>
      </w:pPr>
    </w:lvl>
    <w:lvl w:ilvl="7" w:tplc="04240019" w:tentative="1">
      <w:start w:val="1"/>
      <w:numFmt w:val="lowerLetter"/>
      <w:lvlText w:val="%8."/>
      <w:lvlJc w:val="left"/>
      <w:pPr>
        <w:tabs>
          <w:tab w:val="num" w:pos="5542"/>
        </w:tabs>
        <w:ind w:left="5542" w:hanging="360"/>
      </w:pPr>
    </w:lvl>
    <w:lvl w:ilvl="8" w:tplc="0424001B" w:tentative="1">
      <w:start w:val="1"/>
      <w:numFmt w:val="lowerRoman"/>
      <w:lvlText w:val="%9."/>
      <w:lvlJc w:val="right"/>
      <w:pPr>
        <w:tabs>
          <w:tab w:val="num" w:pos="6262"/>
        </w:tabs>
        <w:ind w:left="6262"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604FE3"/>
    <w:multiLevelType w:val="hybridMultilevel"/>
    <w:tmpl w:val="2E5E4370"/>
    <w:lvl w:ilvl="0" w:tplc="569E5704">
      <w:start w:val="1"/>
      <w:numFmt w:val="decimal"/>
      <w:lvlText w:val="%1."/>
      <w:lvlJc w:val="left"/>
      <w:pPr>
        <w:ind w:left="502" w:hanging="360"/>
      </w:pPr>
      <w:rPr>
        <w:rFonts w:hint="default"/>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F10A37"/>
    <w:multiLevelType w:val="hybridMultilevel"/>
    <w:tmpl w:val="2AE4E36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DE7009"/>
    <w:multiLevelType w:val="hybridMultilevel"/>
    <w:tmpl w:val="3B3CBF78"/>
    <w:lvl w:ilvl="0" w:tplc="04240011">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9F409C"/>
    <w:multiLevelType w:val="hybridMultilevel"/>
    <w:tmpl w:val="AEA0D592"/>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144FFC"/>
    <w:multiLevelType w:val="hybridMultilevel"/>
    <w:tmpl w:val="BD469B1A"/>
    <w:lvl w:ilvl="0" w:tplc="5F883F0E">
      <w:start w:val="6"/>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5BA2378"/>
    <w:multiLevelType w:val="hybridMultilevel"/>
    <w:tmpl w:val="B0B807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FE0876"/>
    <w:multiLevelType w:val="hybridMultilevel"/>
    <w:tmpl w:val="CBDEBAE2"/>
    <w:lvl w:ilvl="0" w:tplc="96D84C58">
      <w:start w:val="1"/>
      <w:numFmt w:val="upperRoman"/>
      <w:lvlText w:val="%1."/>
      <w:lvlJc w:val="left"/>
      <w:pPr>
        <w:tabs>
          <w:tab w:val="num" w:pos="1080"/>
        </w:tabs>
        <w:ind w:left="1080" w:hanging="720"/>
      </w:pPr>
      <w:rPr>
        <w:rFonts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C01699"/>
    <w:multiLevelType w:val="hybridMultilevel"/>
    <w:tmpl w:val="CA944720"/>
    <w:lvl w:ilvl="0" w:tplc="F1B080BE">
      <w:numFmt w:val="bullet"/>
      <w:lvlText w:val="-"/>
      <w:lvlJc w:val="left"/>
      <w:pPr>
        <w:ind w:left="1797" w:hanging="360"/>
      </w:pPr>
      <w:rPr>
        <w:rFonts w:ascii="Calibri" w:eastAsia="Times New Roman" w:hAnsi="Calibri" w:cs="Calibri"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23"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26"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140028411">
    <w:abstractNumId w:val="3"/>
  </w:num>
  <w:num w:numId="2" w16cid:durableId="791480384">
    <w:abstractNumId w:val="28"/>
  </w:num>
  <w:num w:numId="3" w16cid:durableId="667094423">
    <w:abstractNumId w:val="20"/>
  </w:num>
  <w:num w:numId="4" w16cid:durableId="946741754">
    <w:abstractNumId w:val="4"/>
  </w:num>
  <w:num w:numId="5" w16cid:durableId="1856842637">
    <w:abstractNumId w:val="11"/>
  </w:num>
  <w:num w:numId="6" w16cid:durableId="1018971817">
    <w:abstractNumId w:val="21"/>
  </w:num>
  <w:num w:numId="7" w16cid:durableId="40174891">
    <w:abstractNumId w:val="6"/>
  </w:num>
  <w:num w:numId="8" w16cid:durableId="209805019">
    <w:abstractNumId w:val="2"/>
  </w:num>
  <w:num w:numId="9" w16cid:durableId="2138259866">
    <w:abstractNumId w:val="0"/>
  </w:num>
  <w:num w:numId="10" w16cid:durableId="650602034">
    <w:abstractNumId w:val="23"/>
  </w:num>
  <w:num w:numId="11" w16cid:durableId="1147553777">
    <w:abstractNumId w:val="17"/>
  </w:num>
  <w:num w:numId="12" w16cid:durableId="360982799">
    <w:abstractNumId w:val="14"/>
  </w:num>
  <w:num w:numId="13" w16cid:durableId="361244315">
    <w:abstractNumId w:val="12"/>
  </w:num>
  <w:num w:numId="14" w16cid:durableId="1890653336">
    <w:abstractNumId w:val="19"/>
  </w:num>
  <w:num w:numId="15" w16cid:durableId="485980334">
    <w:abstractNumId w:val="13"/>
  </w:num>
  <w:num w:numId="16" w16cid:durableId="1267346007">
    <w:abstractNumId w:val="27"/>
  </w:num>
  <w:num w:numId="17" w16cid:durableId="1283993499">
    <w:abstractNumId w:val="24"/>
  </w:num>
  <w:num w:numId="18" w16cid:durableId="1272205927">
    <w:abstractNumId w:val="15"/>
  </w:num>
  <w:num w:numId="19" w16cid:durableId="1604340121">
    <w:abstractNumId w:val="7"/>
  </w:num>
  <w:num w:numId="20" w16cid:durableId="1203057320">
    <w:abstractNumId w:val="5"/>
  </w:num>
  <w:num w:numId="21" w16cid:durableId="1051153839">
    <w:abstractNumId w:val="26"/>
  </w:num>
  <w:num w:numId="22" w16cid:durableId="1948075603">
    <w:abstractNumId w:val="18"/>
  </w:num>
  <w:num w:numId="23" w16cid:durableId="804464572">
    <w:abstractNumId w:val="1"/>
  </w:num>
  <w:num w:numId="24" w16cid:durableId="483208019">
    <w:abstractNumId w:val="10"/>
  </w:num>
  <w:num w:numId="25" w16cid:durableId="353457432">
    <w:abstractNumId w:val="25"/>
  </w:num>
  <w:num w:numId="26" w16cid:durableId="1759867667">
    <w:abstractNumId w:val="16"/>
  </w:num>
  <w:num w:numId="27" w16cid:durableId="341251086">
    <w:abstractNumId w:val="9"/>
  </w:num>
  <w:num w:numId="28" w16cid:durableId="1149899824">
    <w:abstractNumId w:val="8"/>
  </w:num>
  <w:num w:numId="29" w16cid:durableId="26850941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294"/>
    <w:rsid w:val="0000396B"/>
    <w:rsid w:val="0000421E"/>
    <w:rsid w:val="00004830"/>
    <w:rsid w:val="00004DEB"/>
    <w:rsid w:val="00006863"/>
    <w:rsid w:val="00007FAC"/>
    <w:rsid w:val="0001187D"/>
    <w:rsid w:val="000120EA"/>
    <w:rsid w:val="00013EC4"/>
    <w:rsid w:val="00013ED8"/>
    <w:rsid w:val="0001554A"/>
    <w:rsid w:val="00015DA9"/>
    <w:rsid w:val="00016473"/>
    <w:rsid w:val="000211B4"/>
    <w:rsid w:val="000219E5"/>
    <w:rsid w:val="000224E1"/>
    <w:rsid w:val="0002273C"/>
    <w:rsid w:val="00022D57"/>
    <w:rsid w:val="00024502"/>
    <w:rsid w:val="0002477F"/>
    <w:rsid w:val="00024A2C"/>
    <w:rsid w:val="000250CD"/>
    <w:rsid w:val="00025343"/>
    <w:rsid w:val="0002558D"/>
    <w:rsid w:val="00025E33"/>
    <w:rsid w:val="00026408"/>
    <w:rsid w:val="000267A4"/>
    <w:rsid w:val="000268CC"/>
    <w:rsid w:val="000268F6"/>
    <w:rsid w:val="00026946"/>
    <w:rsid w:val="00026C3A"/>
    <w:rsid w:val="000300C6"/>
    <w:rsid w:val="00033882"/>
    <w:rsid w:val="00033F48"/>
    <w:rsid w:val="00035C67"/>
    <w:rsid w:val="00036184"/>
    <w:rsid w:val="0003645F"/>
    <w:rsid w:val="0004006C"/>
    <w:rsid w:val="00040E09"/>
    <w:rsid w:val="00041490"/>
    <w:rsid w:val="00042432"/>
    <w:rsid w:val="0004283C"/>
    <w:rsid w:val="00043688"/>
    <w:rsid w:val="00044ECD"/>
    <w:rsid w:val="00045EBB"/>
    <w:rsid w:val="00046286"/>
    <w:rsid w:val="00050910"/>
    <w:rsid w:val="00051630"/>
    <w:rsid w:val="000519A5"/>
    <w:rsid w:val="00057255"/>
    <w:rsid w:val="000576C7"/>
    <w:rsid w:val="00062E1D"/>
    <w:rsid w:val="0006356E"/>
    <w:rsid w:val="00063842"/>
    <w:rsid w:val="00063E1F"/>
    <w:rsid w:val="00063F9C"/>
    <w:rsid w:val="00064344"/>
    <w:rsid w:val="00064B9F"/>
    <w:rsid w:val="00066BBF"/>
    <w:rsid w:val="00066CE5"/>
    <w:rsid w:val="00067DCB"/>
    <w:rsid w:val="00070939"/>
    <w:rsid w:val="00071CA5"/>
    <w:rsid w:val="00072A45"/>
    <w:rsid w:val="0007336E"/>
    <w:rsid w:val="00073E66"/>
    <w:rsid w:val="0007440A"/>
    <w:rsid w:val="00074925"/>
    <w:rsid w:val="00074983"/>
    <w:rsid w:val="00075908"/>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D13"/>
    <w:rsid w:val="00096C3E"/>
    <w:rsid w:val="000A0405"/>
    <w:rsid w:val="000A0FB6"/>
    <w:rsid w:val="000A1E09"/>
    <w:rsid w:val="000A2C7D"/>
    <w:rsid w:val="000A361B"/>
    <w:rsid w:val="000A5843"/>
    <w:rsid w:val="000A5CA5"/>
    <w:rsid w:val="000A6799"/>
    <w:rsid w:val="000A72D3"/>
    <w:rsid w:val="000B176F"/>
    <w:rsid w:val="000B350A"/>
    <w:rsid w:val="000B3940"/>
    <w:rsid w:val="000B3DDA"/>
    <w:rsid w:val="000B3EF3"/>
    <w:rsid w:val="000B4942"/>
    <w:rsid w:val="000C02FE"/>
    <w:rsid w:val="000C0391"/>
    <w:rsid w:val="000C185B"/>
    <w:rsid w:val="000C1BEA"/>
    <w:rsid w:val="000C26DC"/>
    <w:rsid w:val="000C2CD5"/>
    <w:rsid w:val="000C34E1"/>
    <w:rsid w:val="000C4C8C"/>
    <w:rsid w:val="000C58B1"/>
    <w:rsid w:val="000C5BC9"/>
    <w:rsid w:val="000C6336"/>
    <w:rsid w:val="000D0CBC"/>
    <w:rsid w:val="000D2AB4"/>
    <w:rsid w:val="000D4046"/>
    <w:rsid w:val="000D49D1"/>
    <w:rsid w:val="000D5220"/>
    <w:rsid w:val="000D66FF"/>
    <w:rsid w:val="000D6731"/>
    <w:rsid w:val="000E0261"/>
    <w:rsid w:val="000E05AD"/>
    <w:rsid w:val="000E0DF3"/>
    <w:rsid w:val="000E25FE"/>
    <w:rsid w:val="000E2735"/>
    <w:rsid w:val="000E27F0"/>
    <w:rsid w:val="000E6F2A"/>
    <w:rsid w:val="000F148A"/>
    <w:rsid w:val="000F27F8"/>
    <w:rsid w:val="000F2F09"/>
    <w:rsid w:val="000F32D9"/>
    <w:rsid w:val="000F35DA"/>
    <w:rsid w:val="000F447C"/>
    <w:rsid w:val="000F5141"/>
    <w:rsid w:val="000F59FC"/>
    <w:rsid w:val="000F61BF"/>
    <w:rsid w:val="000F70CD"/>
    <w:rsid w:val="000F7BA3"/>
    <w:rsid w:val="00100863"/>
    <w:rsid w:val="00100932"/>
    <w:rsid w:val="00100FEC"/>
    <w:rsid w:val="00102AE0"/>
    <w:rsid w:val="00102EBB"/>
    <w:rsid w:val="00103275"/>
    <w:rsid w:val="001034E9"/>
    <w:rsid w:val="00106D7A"/>
    <w:rsid w:val="00110189"/>
    <w:rsid w:val="0011073C"/>
    <w:rsid w:val="0011110A"/>
    <w:rsid w:val="001115AC"/>
    <w:rsid w:val="00111643"/>
    <w:rsid w:val="00111648"/>
    <w:rsid w:val="0011196B"/>
    <w:rsid w:val="00111CA3"/>
    <w:rsid w:val="0011315C"/>
    <w:rsid w:val="00113191"/>
    <w:rsid w:val="00114C7B"/>
    <w:rsid w:val="00117045"/>
    <w:rsid w:val="00121EBF"/>
    <w:rsid w:val="00122FB0"/>
    <w:rsid w:val="001233C2"/>
    <w:rsid w:val="00123B24"/>
    <w:rsid w:val="00124538"/>
    <w:rsid w:val="00124FE4"/>
    <w:rsid w:val="00125394"/>
    <w:rsid w:val="00125861"/>
    <w:rsid w:val="001271A6"/>
    <w:rsid w:val="001301ED"/>
    <w:rsid w:val="00130A04"/>
    <w:rsid w:val="00130ABB"/>
    <w:rsid w:val="00131021"/>
    <w:rsid w:val="0013131F"/>
    <w:rsid w:val="00131A4B"/>
    <w:rsid w:val="00131C65"/>
    <w:rsid w:val="00132B42"/>
    <w:rsid w:val="00136544"/>
    <w:rsid w:val="00136AED"/>
    <w:rsid w:val="00137DFF"/>
    <w:rsid w:val="00140533"/>
    <w:rsid w:val="001406DB"/>
    <w:rsid w:val="00140B1A"/>
    <w:rsid w:val="00141341"/>
    <w:rsid w:val="00142AC6"/>
    <w:rsid w:val="00142B8E"/>
    <w:rsid w:val="001434FE"/>
    <w:rsid w:val="001446E9"/>
    <w:rsid w:val="001450E7"/>
    <w:rsid w:val="001452EF"/>
    <w:rsid w:val="00145378"/>
    <w:rsid w:val="001461D2"/>
    <w:rsid w:val="0014740D"/>
    <w:rsid w:val="00150EBB"/>
    <w:rsid w:val="00152682"/>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499B"/>
    <w:rsid w:val="00175CA2"/>
    <w:rsid w:val="00175CB3"/>
    <w:rsid w:val="00176E63"/>
    <w:rsid w:val="0017734A"/>
    <w:rsid w:val="00180855"/>
    <w:rsid w:val="00180C53"/>
    <w:rsid w:val="00184A87"/>
    <w:rsid w:val="00190E7D"/>
    <w:rsid w:val="0019149B"/>
    <w:rsid w:val="00192DB8"/>
    <w:rsid w:val="001948D3"/>
    <w:rsid w:val="00194E34"/>
    <w:rsid w:val="00195066"/>
    <w:rsid w:val="00195722"/>
    <w:rsid w:val="00197480"/>
    <w:rsid w:val="001A1F2C"/>
    <w:rsid w:val="001A22F6"/>
    <w:rsid w:val="001A318B"/>
    <w:rsid w:val="001A359A"/>
    <w:rsid w:val="001A4010"/>
    <w:rsid w:val="001A4725"/>
    <w:rsid w:val="001A565E"/>
    <w:rsid w:val="001A63C7"/>
    <w:rsid w:val="001A6D53"/>
    <w:rsid w:val="001B20C6"/>
    <w:rsid w:val="001B2708"/>
    <w:rsid w:val="001B56F0"/>
    <w:rsid w:val="001B68CA"/>
    <w:rsid w:val="001B6913"/>
    <w:rsid w:val="001B6987"/>
    <w:rsid w:val="001C0266"/>
    <w:rsid w:val="001C0C07"/>
    <w:rsid w:val="001C10BC"/>
    <w:rsid w:val="001C12A3"/>
    <w:rsid w:val="001C16E0"/>
    <w:rsid w:val="001C21D1"/>
    <w:rsid w:val="001C369D"/>
    <w:rsid w:val="001C3C7A"/>
    <w:rsid w:val="001C42A5"/>
    <w:rsid w:val="001C4EB2"/>
    <w:rsid w:val="001C4EE3"/>
    <w:rsid w:val="001C4FF3"/>
    <w:rsid w:val="001C5E48"/>
    <w:rsid w:val="001C702B"/>
    <w:rsid w:val="001D089C"/>
    <w:rsid w:val="001D16B9"/>
    <w:rsid w:val="001D21C1"/>
    <w:rsid w:val="001D2E8D"/>
    <w:rsid w:val="001D346A"/>
    <w:rsid w:val="001D38F0"/>
    <w:rsid w:val="001D4234"/>
    <w:rsid w:val="001D480B"/>
    <w:rsid w:val="001D4B24"/>
    <w:rsid w:val="001D57E8"/>
    <w:rsid w:val="001D6FED"/>
    <w:rsid w:val="001E049E"/>
    <w:rsid w:val="001E0575"/>
    <w:rsid w:val="001E0F42"/>
    <w:rsid w:val="001E0F77"/>
    <w:rsid w:val="001E296D"/>
    <w:rsid w:val="001E2E76"/>
    <w:rsid w:val="001E3CBD"/>
    <w:rsid w:val="001E3EFB"/>
    <w:rsid w:val="001E56DF"/>
    <w:rsid w:val="001E7BC1"/>
    <w:rsid w:val="001F28FB"/>
    <w:rsid w:val="001F29DF"/>
    <w:rsid w:val="001F35D5"/>
    <w:rsid w:val="001F4165"/>
    <w:rsid w:val="001F45EB"/>
    <w:rsid w:val="001F4755"/>
    <w:rsid w:val="001F47D9"/>
    <w:rsid w:val="001F4D45"/>
    <w:rsid w:val="001F5209"/>
    <w:rsid w:val="001F6C6C"/>
    <w:rsid w:val="001F6FCE"/>
    <w:rsid w:val="001F790F"/>
    <w:rsid w:val="002002CA"/>
    <w:rsid w:val="0020065A"/>
    <w:rsid w:val="002008B6"/>
    <w:rsid w:val="00200F63"/>
    <w:rsid w:val="00201907"/>
    <w:rsid w:val="002024FB"/>
    <w:rsid w:val="002034E4"/>
    <w:rsid w:val="002049CC"/>
    <w:rsid w:val="002050E1"/>
    <w:rsid w:val="002067A2"/>
    <w:rsid w:val="00206AB6"/>
    <w:rsid w:val="00206B9F"/>
    <w:rsid w:val="00206D10"/>
    <w:rsid w:val="00206D11"/>
    <w:rsid w:val="00211A0B"/>
    <w:rsid w:val="00212858"/>
    <w:rsid w:val="002129C1"/>
    <w:rsid w:val="00213082"/>
    <w:rsid w:val="0021359C"/>
    <w:rsid w:val="00214651"/>
    <w:rsid w:val="002147A1"/>
    <w:rsid w:val="00214A2D"/>
    <w:rsid w:val="002165BD"/>
    <w:rsid w:val="002174C2"/>
    <w:rsid w:val="00217D35"/>
    <w:rsid w:val="00221039"/>
    <w:rsid w:val="0022299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343B"/>
    <w:rsid w:val="0024410F"/>
    <w:rsid w:val="00244C1F"/>
    <w:rsid w:val="00246091"/>
    <w:rsid w:val="002504A6"/>
    <w:rsid w:val="002508A9"/>
    <w:rsid w:val="002515CD"/>
    <w:rsid w:val="00253062"/>
    <w:rsid w:val="0025323E"/>
    <w:rsid w:val="00253A27"/>
    <w:rsid w:val="00254C54"/>
    <w:rsid w:val="0025504E"/>
    <w:rsid w:val="00255926"/>
    <w:rsid w:val="002568FA"/>
    <w:rsid w:val="002601A8"/>
    <w:rsid w:val="0026126D"/>
    <w:rsid w:val="00263190"/>
    <w:rsid w:val="00266720"/>
    <w:rsid w:val="00266B15"/>
    <w:rsid w:val="00270DBC"/>
    <w:rsid w:val="00272F43"/>
    <w:rsid w:val="0027360B"/>
    <w:rsid w:val="0027395B"/>
    <w:rsid w:val="00273A60"/>
    <w:rsid w:val="00273F11"/>
    <w:rsid w:val="00274290"/>
    <w:rsid w:val="002749B7"/>
    <w:rsid w:val="00274B3B"/>
    <w:rsid w:val="00275E13"/>
    <w:rsid w:val="00276302"/>
    <w:rsid w:val="002765F2"/>
    <w:rsid w:val="002779B9"/>
    <w:rsid w:val="00281A5E"/>
    <w:rsid w:val="00281F61"/>
    <w:rsid w:val="00282C54"/>
    <w:rsid w:val="00283671"/>
    <w:rsid w:val="00283AED"/>
    <w:rsid w:val="00284D59"/>
    <w:rsid w:val="0028664C"/>
    <w:rsid w:val="002868FD"/>
    <w:rsid w:val="002873A2"/>
    <w:rsid w:val="00287E52"/>
    <w:rsid w:val="00291E57"/>
    <w:rsid w:val="00292981"/>
    <w:rsid w:val="00293C47"/>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56D"/>
    <w:rsid w:val="002A7A39"/>
    <w:rsid w:val="002A7AC2"/>
    <w:rsid w:val="002A7FE0"/>
    <w:rsid w:val="002B3121"/>
    <w:rsid w:val="002B4F54"/>
    <w:rsid w:val="002B5366"/>
    <w:rsid w:val="002B7B3B"/>
    <w:rsid w:val="002C1CE0"/>
    <w:rsid w:val="002C22E7"/>
    <w:rsid w:val="002C32B1"/>
    <w:rsid w:val="002C3E40"/>
    <w:rsid w:val="002C44B2"/>
    <w:rsid w:val="002C4B6E"/>
    <w:rsid w:val="002C72AE"/>
    <w:rsid w:val="002C756E"/>
    <w:rsid w:val="002C775D"/>
    <w:rsid w:val="002D4773"/>
    <w:rsid w:val="002D4F2A"/>
    <w:rsid w:val="002D53F3"/>
    <w:rsid w:val="002D7517"/>
    <w:rsid w:val="002D7963"/>
    <w:rsid w:val="002E0A03"/>
    <w:rsid w:val="002E2482"/>
    <w:rsid w:val="002E2E02"/>
    <w:rsid w:val="002E34F7"/>
    <w:rsid w:val="002E449B"/>
    <w:rsid w:val="002E789C"/>
    <w:rsid w:val="002E7D6C"/>
    <w:rsid w:val="002F13A7"/>
    <w:rsid w:val="002F25E9"/>
    <w:rsid w:val="002F38C2"/>
    <w:rsid w:val="002F3B4B"/>
    <w:rsid w:val="002F3F90"/>
    <w:rsid w:val="002F4A81"/>
    <w:rsid w:val="002F4D7A"/>
    <w:rsid w:val="0030020D"/>
    <w:rsid w:val="00302196"/>
    <w:rsid w:val="0030349C"/>
    <w:rsid w:val="00303FC7"/>
    <w:rsid w:val="003048FB"/>
    <w:rsid w:val="0030493D"/>
    <w:rsid w:val="00306A27"/>
    <w:rsid w:val="0031157B"/>
    <w:rsid w:val="00312AB7"/>
    <w:rsid w:val="00313D2C"/>
    <w:rsid w:val="00315174"/>
    <w:rsid w:val="00315EA1"/>
    <w:rsid w:val="003219CE"/>
    <w:rsid w:val="00321AC8"/>
    <w:rsid w:val="00322CF8"/>
    <w:rsid w:val="00325FE8"/>
    <w:rsid w:val="0032670B"/>
    <w:rsid w:val="0032688C"/>
    <w:rsid w:val="003268DB"/>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6FB6"/>
    <w:rsid w:val="003372C0"/>
    <w:rsid w:val="00340BDE"/>
    <w:rsid w:val="00341181"/>
    <w:rsid w:val="00342100"/>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0B6A"/>
    <w:rsid w:val="0037153E"/>
    <w:rsid w:val="0037174D"/>
    <w:rsid w:val="003720C7"/>
    <w:rsid w:val="0037337C"/>
    <w:rsid w:val="00373736"/>
    <w:rsid w:val="00375434"/>
    <w:rsid w:val="003772D2"/>
    <w:rsid w:val="003803C9"/>
    <w:rsid w:val="003824D3"/>
    <w:rsid w:val="00382641"/>
    <w:rsid w:val="00383AFA"/>
    <w:rsid w:val="00387930"/>
    <w:rsid w:val="00387967"/>
    <w:rsid w:val="003901EB"/>
    <w:rsid w:val="00391B9B"/>
    <w:rsid w:val="00391DCF"/>
    <w:rsid w:val="00392360"/>
    <w:rsid w:val="0039283F"/>
    <w:rsid w:val="00392E89"/>
    <w:rsid w:val="00393B30"/>
    <w:rsid w:val="0039453C"/>
    <w:rsid w:val="0039454A"/>
    <w:rsid w:val="00394605"/>
    <w:rsid w:val="003962F2"/>
    <w:rsid w:val="00396BDE"/>
    <w:rsid w:val="00396F75"/>
    <w:rsid w:val="00397E63"/>
    <w:rsid w:val="003A1B5F"/>
    <w:rsid w:val="003A213A"/>
    <w:rsid w:val="003A2E55"/>
    <w:rsid w:val="003A411A"/>
    <w:rsid w:val="003A4465"/>
    <w:rsid w:val="003A4F3D"/>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E4D"/>
    <w:rsid w:val="003D01D9"/>
    <w:rsid w:val="003D20A9"/>
    <w:rsid w:val="003D20AD"/>
    <w:rsid w:val="003D3794"/>
    <w:rsid w:val="003D5E36"/>
    <w:rsid w:val="003D789E"/>
    <w:rsid w:val="003E09EF"/>
    <w:rsid w:val="003E5BA0"/>
    <w:rsid w:val="003E645C"/>
    <w:rsid w:val="003E77A5"/>
    <w:rsid w:val="003F07A4"/>
    <w:rsid w:val="003F0F7B"/>
    <w:rsid w:val="003F3A6C"/>
    <w:rsid w:val="003F42F8"/>
    <w:rsid w:val="003F597E"/>
    <w:rsid w:val="00400A8A"/>
    <w:rsid w:val="00400DD3"/>
    <w:rsid w:val="00401A93"/>
    <w:rsid w:val="004022D2"/>
    <w:rsid w:val="00402579"/>
    <w:rsid w:val="00403288"/>
    <w:rsid w:val="004036D1"/>
    <w:rsid w:val="004047F3"/>
    <w:rsid w:val="00404FCE"/>
    <w:rsid w:val="0040688B"/>
    <w:rsid w:val="00406DAE"/>
    <w:rsid w:val="00407BD1"/>
    <w:rsid w:val="00410816"/>
    <w:rsid w:val="00411AF7"/>
    <w:rsid w:val="00412B3F"/>
    <w:rsid w:val="00415700"/>
    <w:rsid w:val="00415CF2"/>
    <w:rsid w:val="00416B5D"/>
    <w:rsid w:val="00416FAC"/>
    <w:rsid w:val="0042077D"/>
    <w:rsid w:val="00421757"/>
    <w:rsid w:val="00421AC3"/>
    <w:rsid w:val="004227D6"/>
    <w:rsid w:val="00422F8B"/>
    <w:rsid w:val="00424496"/>
    <w:rsid w:val="00426F84"/>
    <w:rsid w:val="004279F1"/>
    <w:rsid w:val="004331C5"/>
    <w:rsid w:val="004334A0"/>
    <w:rsid w:val="004336EA"/>
    <w:rsid w:val="0043455A"/>
    <w:rsid w:val="00434A43"/>
    <w:rsid w:val="00434F87"/>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47FF1"/>
    <w:rsid w:val="004504AD"/>
    <w:rsid w:val="00452A77"/>
    <w:rsid w:val="00452E04"/>
    <w:rsid w:val="004541AC"/>
    <w:rsid w:val="004546AB"/>
    <w:rsid w:val="00455A81"/>
    <w:rsid w:val="00455D71"/>
    <w:rsid w:val="00456C7D"/>
    <w:rsid w:val="0045743F"/>
    <w:rsid w:val="00460710"/>
    <w:rsid w:val="00460928"/>
    <w:rsid w:val="00460A71"/>
    <w:rsid w:val="00460E7D"/>
    <w:rsid w:val="0046394F"/>
    <w:rsid w:val="00464280"/>
    <w:rsid w:val="00464496"/>
    <w:rsid w:val="00464ADF"/>
    <w:rsid w:val="00464C9C"/>
    <w:rsid w:val="0046559C"/>
    <w:rsid w:val="004663F7"/>
    <w:rsid w:val="00470BB8"/>
    <w:rsid w:val="00472420"/>
    <w:rsid w:val="00473430"/>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A01F3"/>
    <w:rsid w:val="004A077E"/>
    <w:rsid w:val="004A1021"/>
    <w:rsid w:val="004A136A"/>
    <w:rsid w:val="004A16C4"/>
    <w:rsid w:val="004A30CA"/>
    <w:rsid w:val="004A3466"/>
    <w:rsid w:val="004A4F7F"/>
    <w:rsid w:val="004A5EE4"/>
    <w:rsid w:val="004A6D4B"/>
    <w:rsid w:val="004A7130"/>
    <w:rsid w:val="004A77F9"/>
    <w:rsid w:val="004A7FD4"/>
    <w:rsid w:val="004B106F"/>
    <w:rsid w:val="004B134F"/>
    <w:rsid w:val="004B2990"/>
    <w:rsid w:val="004B464F"/>
    <w:rsid w:val="004B4B2B"/>
    <w:rsid w:val="004B52F5"/>
    <w:rsid w:val="004B7BA4"/>
    <w:rsid w:val="004C165D"/>
    <w:rsid w:val="004C1DE7"/>
    <w:rsid w:val="004C2E6C"/>
    <w:rsid w:val="004C374E"/>
    <w:rsid w:val="004C4ADC"/>
    <w:rsid w:val="004C6973"/>
    <w:rsid w:val="004C79D2"/>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49D6"/>
    <w:rsid w:val="004F5292"/>
    <w:rsid w:val="004F5DFA"/>
    <w:rsid w:val="004F6114"/>
    <w:rsid w:val="00502B30"/>
    <w:rsid w:val="00502DEE"/>
    <w:rsid w:val="00502E5B"/>
    <w:rsid w:val="005031A8"/>
    <w:rsid w:val="005040EF"/>
    <w:rsid w:val="005047B4"/>
    <w:rsid w:val="005052D2"/>
    <w:rsid w:val="005060D2"/>
    <w:rsid w:val="00506AD4"/>
    <w:rsid w:val="00507032"/>
    <w:rsid w:val="00507198"/>
    <w:rsid w:val="00510054"/>
    <w:rsid w:val="005106EF"/>
    <w:rsid w:val="00510EBD"/>
    <w:rsid w:val="005111E4"/>
    <w:rsid w:val="00513720"/>
    <w:rsid w:val="0051385E"/>
    <w:rsid w:val="00513C68"/>
    <w:rsid w:val="00513CFB"/>
    <w:rsid w:val="00513D8F"/>
    <w:rsid w:val="005143BD"/>
    <w:rsid w:val="005144F0"/>
    <w:rsid w:val="00516DF1"/>
    <w:rsid w:val="005219A5"/>
    <w:rsid w:val="00522414"/>
    <w:rsid w:val="00522791"/>
    <w:rsid w:val="00523405"/>
    <w:rsid w:val="0052518F"/>
    <w:rsid w:val="00530EBF"/>
    <w:rsid w:val="005318FB"/>
    <w:rsid w:val="005320A3"/>
    <w:rsid w:val="00532970"/>
    <w:rsid w:val="005329A8"/>
    <w:rsid w:val="0053318C"/>
    <w:rsid w:val="0053365E"/>
    <w:rsid w:val="00533FAF"/>
    <w:rsid w:val="005348D4"/>
    <w:rsid w:val="00535FF3"/>
    <w:rsid w:val="00536FED"/>
    <w:rsid w:val="005375A0"/>
    <w:rsid w:val="00541170"/>
    <w:rsid w:val="00542556"/>
    <w:rsid w:val="00542A0F"/>
    <w:rsid w:val="00542BC5"/>
    <w:rsid w:val="005434D1"/>
    <w:rsid w:val="0054445F"/>
    <w:rsid w:val="0054633E"/>
    <w:rsid w:val="005464DB"/>
    <w:rsid w:val="00550AED"/>
    <w:rsid w:val="00551B0C"/>
    <w:rsid w:val="00552460"/>
    <w:rsid w:val="005527B0"/>
    <w:rsid w:val="00552C2C"/>
    <w:rsid w:val="00552E00"/>
    <w:rsid w:val="00554E8F"/>
    <w:rsid w:val="00555D41"/>
    <w:rsid w:val="00556147"/>
    <w:rsid w:val="00556216"/>
    <w:rsid w:val="00557AD6"/>
    <w:rsid w:val="0056106C"/>
    <w:rsid w:val="005616ED"/>
    <w:rsid w:val="00561CF5"/>
    <w:rsid w:val="005640E3"/>
    <w:rsid w:val="00564CFB"/>
    <w:rsid w:val="00565250"/>
    <w:rsid w:val="00565475"/>
    <w:rsid w:val="005654DA"/>
    <w:rsid w:val="00567617"/>
    <w:rsid w:val="0057108E"/>
    <w:rsid w:val="00571565"/>
    <w:rsid w:val="00572195"/>
    <w:rsid w:val="005735A0"/>
    <w:rsid w:val="00573F93"/>
    <w:rsid w:val="005761EE"/>
    <w:rsid w:val="00580B03"/>
    <w:rsid w:val="005810EC"/>
    <w:rsid w:val="00581952"/>
    <w:rsid w:val="00581C4B"/>
    <w:rsid w:val="005829D5"/>
    <w:rsid w:val="00585C64"/>
    <w:rsid w:val="00587250"/>
    <w:rsid w:val="005900A5"/>
    <w:rsid w:val="0059024E"/>
    <w:rsid w:val="0059133C"/>
    <w:rsid w:val="005914D8"/>
    <w:rsid w:val="0059191E"/>
    <w:rsid w:val="00591F7C"/>
    <w:rsid w:val="0059289C"/>
    <w:rsid w:val="00592CEA"/>
    <w:rsid w:val="00593344"/>
    <w:rsid w:val="00593D00"/>
    <w:rsid w:val="00594362"/>
    <w:rsid w:val="0059608E"/>
    <w:rsid w:val="005A2A19"/>
    <w:rsid w:val="005A3A35"/>
    <w:rsid w:val="005A3C4B"/>
    <w:rsid w:val="005A48E3"/>
    <w:rsid w:val="005A5407"/>
    <w:rsid w:val="005A55A3"/>
    <w:rsid w:val="005A57DC"/>
    <w:rsid w:val="005A67A7"/>
    <w:rsid w:val="005A6C8B"/>
    <w:rsid w:val="005B0C64"/>
    <w:rsid w:val="005B176F"/>
    <w:rsid w:val="005B230B"/>
    <w:rsid w:val="005B2D40"/>
    <w:rsid w:val="005B3142"/>
    <w:rsid w:val="005B31B4"/>
    <w:rsid w:val="005B3F03"/>
    <w:rsid w:val="005B6744"/>
    <w:rsid w:val="005C0E6D"/>
    <w:rsid w:val="005C3AE0"/>
    <w:rsid w:val="005C3BD7"/>
    <w:rsid w:val="005C42C0"/>
    <w:rsid w:val="005C43E2"/>
    <w:rsid w:val="005C4509"/>
    <w:rsid w:val="005C49CC"/>
    <w:rsid w:val="005C63CF"/>
    <w:rsid w:val="005D22E7"/>
    <w:rsid w:val="005D4211"/>
    <w:rsid w:val="005D519C"/>
    <w:rsid w:val="005D696F"/>
    <w:rsid w:val="005D76D9"/>
    <w:rsid w:val="005D7759"/>
    <w:rsid w:val="005D7920"/>
    <w:rsid w:val="005D7CF0"/>
    <w:rsid w:val="005E197B"/>
    <w:rsid w:val="005E2387"/>
    <w:rsid w:val="005E288F"/>
    <w:rsid w:val="005E3D65"/>
    <w:rsid w:val="005E3E39"/>
    <w:rsid w:val="005E4FA6"/>
    <w:rsid w:val="005E54D9"/>
    <w:rsid w:val="005E6A32"/>
    <w:rsid w:val="005E6BD3"/>
    <w:rsid w:val="005E7184"/>
    <w:rsid w:val="005E78BD"/>
    <w:rsid w:val="005F1EEF"/>
    <w:rsid w:val="005F3114"/>
    <w:rsid w:val="005F35F0"/>
    <w:rsid w:val="005F3BDD"/>
    <w:rsid w:val="005F4657"/>
    <w:rsid w:val="005F4C51"/>
    <w:rsid w:val="005F528A"/>
    <w:rsid w:val="005F59B9"/>
    <w:rsid w:val="005F6475"/>
    <w:rsid w:val="005F6617"/>
    <w:rsid w:val="005F6930"/>
    <w:rsid w:val="005F77BF"/>
    <w:rsid w:val="00601E44"/>
    <w:rsid w:val="006047A8"/>
    <w:rsid w:val="00604D5D"/>
    <w:rsid w:val="00606343"/>
    <w:rsid w:val="00606526"/>
    <w:rsid w:val="0060692D"/>
    <w:rsid w:val="0060698F"/>
    <w:rsid w:val="00607577"/>
    <w:rsid w:val="006103D5"/>
    <w:rsid w:val="006126A0"/>
    <w:rsid w:val="00612A33"/>
    <w:rsid w:val="00612FB3"/>
    <w:rsid w:val="00614032"/>
    <w:rsid w:val="00614A36"/>
    <w:rsid w:val="00615A30"/>
    <w:rsid w:val="00616077"/>
    <w:rsid w:val="006161FD"/>
    <w:rsid w:val="0061724E"/>
    <w:rsid w:val="00620EBC"/>
    <w:rsid w:val="00621A48"/>
    <w:rsid w:val="00621B92"/>
    <w:rsid w:val="00621BA7"/>
    <w:rsid w:val="00621FC9"/>
    <w:rsid w:val="00622512"/>
    <w:rsid w:val="0062499F"/>
    <w:rsid w:val="0062572C"/>
    <w:rsid w:val="00625C74"/>
    <w:rsid w:val="006265C9"/>
    <w:rsid w:val="0062737E"/>
    <w:rsid w:val="00630898"/>
    <w:rsid w:val="00631F7A"/>
    <w:rsid w:val="00632A23"/>
    <w:rsid w:val="00632AE9"/>
    <w:rsid w:val="00632D47"/>
    <w:rsid w:val="00633BE2"/>
    <w:rsid w:val="00633CF4"/>
    <w:rsid w:val="00634539"/>
    <w:rsid w:val="00637EDC"/>
    <w:rsid w:val="006402FC"/>
    <w:rsid w:val="0064038B"/>
    <w:rsid w:val="006423D3"/>
    <w:rsid w:val="00643C50"/>
    <w:rsid w:val="0064407F"/>
    <w:rsid w:val="006443EC"/>
    <w:rsid w:val="00645321"/>
    <w:rsid w:val="00645C41"/>
    <w:rsid w:val="0064720E"/>
    <w:rsid w:val="0064737E"/>
    <w:rsid w:val="00652E3A"/>
    <w:rsid w:val="00652FCB"/>
    <w:rsid w:val="0065429D"/>
    <w:rsid w:val="006547F9"/>
    <w:rsid w:val="0066045A"/>
    <w:rsid w:val="00661316"/>
    <w:rsid w:val="006615A6"/>
    <w:rsid w:val="00663505"/>
    <w:rsid w:val="006636AD"/>
    <w:rsid w:val="00667A63"/>
    <w:rsid w:val="00670D2C"/>
    <w:rsid w:val="00670D4F"/>
    <w:rsid w:val="00671381"/>
    <w:rsid w:val="00673515"/>
    <w:rsid w:val="006737CB"/>
    <w:rsid w:val="00674AE0"/>
    <w:rsid w:val="00676B2D"/>
    <w:rsid w:val="006806CF"/>
    <w:rsid w:val="006812B8"/>
    <w:rsid w:val="00682068"/>
    <w:rsid w:val="00682881"/>
    <w:rsid w:val="00683967"/>
    <w:rsid w:val="00683E90"/>
    <w:rsid w:val="0068414B"/>
    <w:rsid w:val="00684512"/>
    <w:rsid w:val="00691F79"/>
    <w:rsid w:val="00692897"/>
    <w:rsid w:val="00692C23"/>
    <w:rsid w:val="006930BE"/>
    <w:rsid w:val="00693704"/>
    <w:rsid w:val="0069388D"/>
    <w:rsid w:val="00693943"/>
    <w:rsid w:val="00693C46"/>
    <w:rsid w:val="00693D6E"/>
    <w:rsid w:val="00693FFB"/>
    <w:rsid w:val="00694508"/>
    <w:rsid w:val="00694A18"/>
    <w:rsid w:val="00695680"/>
    <w:rsid w:val="00697594"/>
    <w:rsid w:val="006A003B"/>
    <w:rsid w:val="006A1346"/>
    <w:rsid w:val="006A16AB"/>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C7B"/>
    <w:rsid w:val="006B6D6A"/>
    <w:rsid w:val="006B7787"/>
    <w:rsid w:val="006C0A0F"/>
    <w:rsid w:val="006C361C"/>
    <w:rsid w:val="006C62F3"/>
    <w:rsid w:val="006C6E3E"/>
    <w:rsid w:val="006D0DF9"/>
    <w:rsid w:val="006D1220"/>
    <w:rsid w:val="006D30C0"/>
    <w:rsid w:val="006D41DA"/>
    <w:rsid w:val="006D5C1E"/>
    <w:rsid w:val="006D778D"/>
    <w:rsid w:val="006D79BF"/>
    <w:rsid w:val="006D7AED"/>
    <w:rsid w:val="006E07D9"/>
    <w:rsid w:val="006E0D1C"/>
    <w:rsid w:val="006E1601"/>
    <w:rsid w:val="006E1B02"/>
    <w:rsid w:val="006E2796"/>
    <w:rsid w:val="006E27DA"/>
    <w:rsid w:val="006E362F"/>
    <w:rsid w:val="006E4F56"/>
    <w:rsid w:val="006E5320"/>
    <w:rsid w:val="006E7010"/>
    <w:rsid w:val="006E70A1"/>
    <w:rsid w:val="006F041A"/>
    <w:rsid w:val="006F429B"/>
    <w:rsid w:val="006F464D"/>
    <w:rsid w:val="006F48EE"/>
    <w:rsid w:val="006F4B76"/>
    <w:rsid w:val="006F51DC"/>
    <w:rsid w:val="006F5B69"/>
    <w:rsid w:val="00701CAA"/>
    <w:rsid w:val="00701CB8"/>
    <w:rsid w:val="00702238"/>
    <w:rsid w:val="00702A28"/>
    <w:rsid w:val="007034E0"/>
    <w:rsid w:val="00704489"/>
    <w:rsid w:val="00705E7C"/>
    <w:rsid w:val="007066DF"/>
    <w:rsid w:val="0071003B"/>
    <w:rsid w:val="00710E2D"/>
    <w:rsid w:val="0071183F"/>
    <w:rsid w:val="00712345"/>
    <w:rsid w:val="007125F2"/>
    <w:rsid w:val="007131B5"/>
    <w:rsid w:val="007137D4"/>
    <w:rsid w:val="00714B9B"/>
    <w:rsid w:val="00715C0A"/>
    <w:rsid w:val="0071628C"/>
    <w:rsid w:val="007176A2"/>
    <w:rsid w:val="00717A04"/>
    <w:rsid w:val="0072079E"/>
    <w:rsid w:val="00720F46"/>
    <w:rsid w:val="007219CF"/>
    <w:rsid w:val="00721BAA"/>
    <w:rsid w:val="00723535"/>
    <w:rsid w:val="0072378F"/>
    <w:rsid w:val="00723979"/>
    <w:rsid w:val="00724B50"/>
    <w:rsid w:val="007251B1"/>
    <w:rsid w:val="00726200"/>
    <w:rsid w:val="00726F32"/>
    <w:rsid w:val="0073004A"/>
    <w:rsid w:val="007306D9"/>
    <w:rsid w:val="00730D02"/>
    <w:rsid w:val="007317BF"/>
    <w:rsid w:val="007335B9"/>
    <w:rsid w:val="0073394A"/>
    <w:rsid w:val="0073445D"/>
    <w:rsid w:val="0073592F"/>
    <w:rsid w:val="00737425"/>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1DBF"/>
    <w:rsid w:val="007628DF"/>
    <w:rsid w:val="007634A3"/>
    <w:rsid w:val="00766477"/>
    <w:rsid w:val="00770917"/>
    <w:rsid w:val="007713FA"/>
    <w:rsid w:val="00771CF8"/>
    <w:rsid w:val="00771DD9"/>
    <w:rsid w:val="00773843"/>
    <w:rsid w:val="00773E0B"/>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44A"/>
    <w:rsid w:val="007A33D9"/>
    <w:rsid w:val="007A50CD"/>
    <w:rsid w:val="007A71CD"/>
    <w:rsid w:val="007B0D2E"/>
    <w:rsid w:val="007B12E1"/>
    <w:rsid w:val="007B21AF"/>
    <w:rsid w:val="007B29EC"/>
    <w:rsid w:val="007B2BF8"/>
    <w:rsid w:val="007B301C"/>
    <w:rsid w:val="007B38DF"/>
    <w:rsid w:val="007B3CB7"/>
    <w:rsid w:val="007B3EEF"/>
    <w:rsid w:val="007B6AC8"/>
    <w:rsid w:val="007C26DA"/>
    <w:rsid w:val="007C28F2"/>
    <w:rsid w:val="007C3D4C"/>
    <w:rsid w:val="007C3F01"/>
    <w:rsid w:val="007C42CE"/>
    <w:rsid w:val="007C4A4F"/>
    <w:rsid w:val="007C5C87"/>
    <w:rsid w:val="007C6274"/>
    <w:rsid w:val="007C7768"/>
    <w:rsid w:val="007D0CB4"/>
    <w:rsid w:val="007D132A"/>
    <w:rsid w:val="007D1AF0"/>
    <w:rsid w:val="007D271B"/>
    <w:rsid w:val="007D45DF"/>
    <w:rsid w:val="007E3EDE"/>
    <w:rsid w:val="007E5477"/>
    <w:rsid w:val="007E5D02"/>
    <w:rsid w:val="007E7766"/>
    <w:rsid w:val="007F0BC3"/>
    <w:rsid w:val="007F135D"/>
    <w:rsid w:val="007F26C6"/>
    <w:rsid w:val="007F3D54"/>
    <w:rsid w:val="007F6039"/>
    <w:rsid w:val="007F6950"/>
    <w:rsid w:val="007F79E5"/>
    <w:rsid w:val="007F7AAE"/>
    <w:rsid w:val="00800D7A"/>
    <w:rsid w:val="008012D1"/>
    <w:rsid w:val="00803787"/>
    <w:rsid w:val="00804415"/>
    <w:rsid w:val="0080554C"/>
    <w:rsid w:val="00807670"/>
    <w:rsid w:val="008079EB"/>
    <w:rsid w:val="008103FD"/>
    <w:rsid w:val="00811FD3"/>
    <w:rsid w:val="00812FB0"/>
    <w:rsid w:val="00813060"/>
    <w:rsid w:val="00813E72"/>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37A48"/>
    <w:rsid w:val="00842AB6"/>
    <w:rsid w:val="00842DD8"/>
    <w:rsid w:val="008449E7"/>
    <w:rsid w:val="00846EBD"/>
    <w:rsid w:val="008471E8"/>
    <w:rsid w:val="00850399"/>
    <w:rsid w:val="008505E0"/>
    <w:rsid w:val="00850A09"/>
    <w:rsid w:val="00850FAB"/>
    <w:rsid w:val="00852FD0"/>
    <w:rsid w:val="0085345F"/>
    <w:rsid w:val="008559E2"/>
    <w:rsid w:val="0085653D"/>
    <w:rsid w:val="008566C9"/>
    <w:rsid w:val="00857924"/>
    <w:rsid w:val="0086071A"/>
    <w:rsid w:val="00861440"/>
    <w:rsid w:val="008617C0"/>
    <w:rsid w:val="00861EF7"/>
    <w:rsid w:val="0086207B"/>
    <w:rsid w:val="008628E0"/>
    <w:rsid w:val="00863B9F"/>
    <w:rsid w:val="00863CA6"/>
    <w:rsid w:val="00865403"/>
    <w:rsid w:val="00865562"/>
    <w:rsid w:val="008664EA"/>
    <w:rsid w:val="00867BEC"/>
    <w:rsid w:val="00867FAD"/>
    <w:rsid w:val="0087053F"/>
    <w:rsid w:val="0087410E"/>
    <w:rsid w:val="00874432"/>
    <w:rsid w:val="008747E8"/>
    <w:rsid w:val="00875499"/>
    <w:rsid w:val="00875CCE"/>
    <w:rsid w:val="0087612E"/>
    <w:rsid w:val="0087726D"/>
    <w:rsid w:val="008773A3"/>
    <w:rsid w:val="00880AAA"/>
    <w:rsid w:val="00880C69"/>
    <w:rsid w:val="00883941"/>
    <w:rsid w:val="00883C8C"/>
    <w:rsid w:val="00883D12"/>
    <w:rsid w:val="0088421B"/>
    <w:rsid w:val="008842D2"/>
    <w:rsid w:val="00884EDD"/>
    <w:rsid w:val="00885370"/>
    <w:rsid w:val="00885AFE"/>
    <w:rsid w:val="00885F6D"/>
    <w:rsid w:val="00887DB1"/>
    <w:rsid w:val="008913E4"/>
    <w:rsid w:val="00891E21"/>
    <w:rsid w:val="0089277B"/>
    <w:rsid w:val="00892AA5"/>
    <w:rsid w:val="00892BBA"/>
    <w:rsid w:val="00892F59"/>
    <w:rsid w:val="0089390B"/>
    <w:rsid w:val="0089532A"/>
    <w:rsid w:val="0089601F"/>
    <w:rsid w:val="008965AD"/>
    <w:rsid w:val="00897908"/>
    <w:rsid w:val="008A05D2"/>
    <w:rsid w:val="008A0945"/>
    <w:rsid w:val="008A16EC"/>
    <w:rsid w:val="008A4F28"/>
    <w:rsid w:val="008A6B31"/>
    <w:rsid w:val="008A7448"/>
    <w:rsid w:val="008B0F01"/>
    <w:rsid w:val="008B1B9A"/>
    <w:rsid w:val="008B3369"/>
    <w:rsid w:val="008B3589"/>
    <w:rsid w:val="008B575F"/>
    <w:rsid w:val="008B6FE0"/>
    <w:rsid w:val="008B7E23"/>
    <w:rsid w:val="008C0136"/>
    <w:rsid w:val="008C0C54"/>
    <w:rsid w:val="008C0E1F"/>
    <w:rsid w:val="008C116B"/>
    <w:rsid w:val="008C119E"/>
    <w:rsid w:val="008C2A9F"/>
    <w:rsid w:val="008C30EF"/>
    <w:rsid w:val="008C31A4"/>
    <w:rsid w:val="008C380E"/>
    <w:rsid w:val="008C5073"/>
    <w:rsid w:val="008C53A8"/>
    <w:rsid w:val="008D07F6"/>
    <w:rsid w:val="008D1311"/>
    <w:rsid w:val="008D1A7B"/>
    <w:rsid w:val="008D21CE"/>
    <w:rsid w:val="008D24C7"/>
    <w:rsid w:val="008D26A7"/>
    <w:rsid w:val="008D299D"/>
    <w:rsid w:val="008D4C24"/>
    <w:rsid w:val="008D5C54"/>
    <w:rsid w:val="008D73A0"/>
    <w:rsid w:val="008D76E3"/>
    <w:rsid w:val="008E119A"/>
    <w:rsid w:val="008E1B4B"/>
    <w:rsid w:val="008E5DEB"/>
    <w:rsid w:val="008E6BBF"/>
    <w:rsid w:val="008E7091"/>
    <w:rsid w:val="008E7932"/>
    <w:rsid w:val="008E7C23"/>
    <w:rsid w:val="008F0E4B"/>
    <w:rsid w:val="008F0FF5"/>
    <w:rsid w:val="008F15EE"/>
    <w:rsid w:val="008F1EB2"/>
    <w:rsid w:val="008F3A16"/>
    <w:rsid w:val="008F4B86"/>
    <w:rsid w:val="008F6250"/>
    <w:rsid w:val="008F7225"/>
    <w:rsid w:val="008F7D6F"/>
    <w:rsid w:val="009003BF"/>
    <w:rsid w:val="0090113F"/>
    <w:rsid w:val="009015C2"/>
    <w:rsid w:val="00904DB6"/>
    <w:rsid w:val="0090531C"/>
    <w:rsid w:val="00906238"/>
    <w:rsid w:val="009067CD"/>
    <w:rsid w:val="009101C4"/>
    <w:rsid w:val="00910E61"/>
    <w:rsid w:val="00911217"/>
    <w:rsid w:val="009116A9"/>
    <w:rsid w:val="009116C4"/>
    <w:rsid w:val="0091507B"/>
    <w:rsid w:val="009151CA"/>
    <w:rsid w:val="0091544E"/>
    <w:rsid w:val="00915D74"/>
    <w:rsid w:val="00916BA9"/>
    <w:rsid w:val="009170D2"/>
    <w:rsid w:val="00917972"/>
    <w:rsid w:val="0092023C"/>
    <w:rsid w:val="00920EFC"/>
    <w:rsid w:val="009216B1"/>
    <w:rsid w:val="00921D9D"/>
    <w:rsid w:val="0092250B"/>
    <w:rsid w:val="00923937"/>
    <w:rsid w:val="00923AAC"/>
    <w:rsid w:val="009240E5"/>
    <w:rsid w:val="00924ED5"/>
    <w:rsid w:val="00925809"/>
    <w:rsid w:val="00927AB9"/>
    <w:rsid w:val="00930D94"/>
    <w:rsid w:val="009319C1"/>
    <w:rsid w:val="00932822"/>
    <w:rsid w:val="00933EEB"/>
    <w:rsid w:val="00935A9A"/>
    <w:rsid w:val="00935FBB"/>
    <w:rsid w:val="00940658"/>
    <w:rsid w:val="0094148D"/>
    <w:rsid w:val="0094178E"/>
    <w:rsid w:val="00941ADC"/>
    <w:rsid w:val="00942226"/>
    <w:rsid w:val="009425F9"/>
    <w:rsid w:val="00946CBE"/>
    <w:rsid w:val="00947EAE"/>
    <w:rsid w:val="00950AF9"/>
    <w:rsid w:val="0095109C"/>
    <w:rsid w:val="009513A5"/>
    <w:rsid w:val="0095150E"/>
    <w:rsid w:val="00951897"/>
    <w:rsid w:val="00951997"/>
    <w:rsid w:val="00953D3B"/>
    <w:rsid w:val="00955A6F"/>
    <w:rsid w:val="009561A7"/>
    <w:rsid w:val="00956BE8"/>
    <w:rsid w:val="00957199"/>
    <w:rsid w:val="00957317"/>
    <w:rsid w:val="00957541"/>
    <w:rsid w:val="0095794E"/>
    <w:rsid w:val="00961860"/>
    <w:rsid w:val="00961E83"/>
    <w:rsid w:val="00963CE2"/>
    <w:rsid w:val="00966B9A"/>
    <w:rsid w:val="009676F3"/>
    <w:rsid w:val="00967EDB"/>
    <w:rsid w:val="009714A5"/>
    <w:rsid w:val="00971AB6"/>
    <w:rsid w:val="009732DB"/>
    <w:rsid w:val="00973969"/>
    <w:rsid w:val="00973C94"/>
    <w:rsid w:val="00974200"/>
    <w:rsid w:val="00974EF4"/>
    <w:rsid w:val="00976403"/>
    <w:rsid w:val="00976A2A"/>
    <w:rsid w:val="00977030"/>
    <w:rsid w:val="009809A0"/>
    <w:rsid w:val="009811F3"/>
    <w:rsid w:val="009822B2"/>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47"/>
    <w:rsid w:val="009A1C6F"/>
    <w:rsid w:val="009A2099"/>
    <w:rsid w:val="009A258D"/>
    <w:rsid w:val="009A366D"/>
    <w:rsid w:val="009A3768"/>
    <w:rsid w:val="009A3BCE"/>
    <w:rsid w:val="009A4015"/>
    <w:rsid w:val="009A46CB"/>
    <w:rsid w:val="009A6DEF"/>
    <w:rsid w:val="009A7F91"/>
    <w:rsid w:val="009B0360"/>
    <w:rsid w:val="009B0D1F"/>
    <w:rsid w:val="009B2AF5"/>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55F"/>
    <w:rsid w:val="009D5C0F"/>
    <w:rsid w:val="009D6995"/>
    <w:rsid w:val="009E04D8"/>
    <w:rsid w:val="009E2E01"/>
    <w:rsid w:val="009E4230"/>
    <w:rsid w:val="009E5D8B"/>
    <w:rsid w:val="009E6B2B"/>
    <w:rsid w:val="009E741E"/>
    <w:rsid w:val="009F00DE"/>
    <w:rsid w:val="009F08A1"/>
    <w:rsid w:val="009F0DFA"/>
    <w:rsid w:val="009F0E0A"/>
    <w:rsid w:val="009F1945"/>
    <w:rsid w:val="009F294A"/>
    <w:rsid w:val="009F2B95"/>
    <w:rsid w:val="009F345D"/>
    <w:rsid w:val="009F417B"/>
    <w:rsid w:val="009F44D2"/>
    <w:rsid w:val="009F4576"/>
    <w:rsid w:val="009F7EA8"/>
    <w:rsid w:val="00A00E68"/>
    <w:rsid w:val="00A01158"/>
    <w:rsid w:val="00A011DA"/>
    <w:rsid w:val="00A019DF"/>
    <w:rsid w:val="00A01FB7"/>
    <w:rsid w:val="00A029CA"/>
    <w:rsid w:val="00A02A86"/>
    <w:rsid w:val="00A02C43"/>
    <w:rsid w:val="00A03A66"/>
    <w:rsid w:val="00A03F89"/>
    <w:rsid w:val="00A04E3D"/>
    <w:rsid w:val="00A04F05"/>
    <w:rsid w:val="00A06F52"/>
    <w:rsid w:val="00A07D4F"/>
    <w:rsid w:val="00A116A0"/>
    <w:rsid w:val="00A1190B"/>
    <w:rsid w:val="00A12E83"/>
    <w:rsid w:val="00A13366"/>
    <w:rsid w:val="00A136E8"/>
    <w:rsid w:val="00A151C2"/>
    <w:rsid w:val="00A1657A"/>
    <w:rsid w:val="00A16E84"/>
    <w:rsid w:val="00A17857"/>
    <w:rsid w:val="00A23E1E"/>
    <w:rsid w:val="00A24024"/>
    <w:rsid w:val="00A24C87"/>
    <w:rsid w:val="00A252BA"/>
    <w:rsid w:val="00A25964"/>
    <w:rsid w:val="00A2618A"/>
    <w:rsid w:val="00A262B2"/>
    <w:rsid w:val="00A263DF"/>
    <w:rsid w:val="00A30CB3"/>
    <w:rsid w:val="00A32C65"/>
    <w:rsid w:val="00A333E9"/>
    <w:rsid w:val="00A35509"/>
    <w:rsid w:val="00A35DB4"/>
    <w:rsid w:val="00A36FBF"/>
    <w:rsid w:val="00A370F7"/>
    <w:rsid w:val="00A371D5"/>
    <w:rsid w:val="00A3724C"/>
    <w:rsid w:val="00A37DAF"/>
    <w:rsid w:val="00A37F4E"/>
    <w:rsid w:val="00A37FC1"/>
    <w:rsid w:val="00A4079C"/>
    <w:rsid w:val="00A4123D"/>
    <w:rsid w:val="00A41FA2"/>
    <w:rsid w:val="00A43576"/>
    <w:rsid w:val="00A44753"/>
    <w:rsid w:val="00A4562E"/>
    <w:rsid w:val="00A46E73"/>
    <w:rsid w:val="00A47172"/>
    <w:rsid w:val="00A50230"/>
    <w:rsid w:val="00A514A5"/>
    <w:rsid w:val="00A52490"/>
    <w:rsid w:val="00A52578"/>
    <w:rsid w:val="00A529B6"/>
    <w:rsid w:val="00A557D4"/>
    <w:rsid w:val="00A55F68"/>
    <w:rsid w:val="00A56BA9"/>
    <w:rsid w:val="00A5788C"/>
    <w:rsid w:val="00A57C6D"/>
    <w:rsid w:val="00A60073"/>
    <w:rsid w:val="00A60452"/>
    <w:rsid w:val="00A61338"/>
    <w:rsid w:val="00A62E7F"/>
    <w:rsid w:val="00A6315C"/>
    <w:rsid w:val="00A636FD"/>
    <w:rsid w:val="00A653E3"/>
    <w:rsid w:val="00A656FE"/>
    <w:rsid w:val="00A66014"/>
    <w:rsid w:val="00A66175"/>
    <w:rsid w:val="00A6667D"/>
    <w:rsid w:val="00A674EC"/>
    <w:rsid w:val="00A70724"/>
    <w:rsid w:val="00A708F6"/>
    <w:rsid w:val="00A720F5"/>
    <w:rsid w:val="00A72C10"/>
    <w:rsid w:val="00A731F7"/>
    <w:rsid w:val="00A7364E"/>
    <w:rsid w:val="00A75D6F"/>
    <w:rsid w:val="00A764C4"/>
    <w:rsid w:val="00A81DF5"/>
    <w:rsid w:val="00A841FC"/>
    <w:rsid w:val="00A84A26"/>
    <w:rsid w:val="00A84DDC"/>
    <w:rsid w:val="00A8591B"/>
    <w:rsid w:val="00A8799C"/>
    <w:rsid w:val="00A91389"/>
    <w:rsid w:val="00A9219B"/>
    <w:rsid w:val="00A925CB"/>
    <w:rsid w:val="00A9532E"/>
    <w:rsid w:val="00A9617C"/>
    <w:rsid w:val="00AA33A8"/>
    <w:rsid w:val="00AA492B"/>
    <w:rsid w:val="00AA4E22"/>
    <w:rsid w:val="00AA5A3D"/>
    <w:rsid w:val="00AA7E15"/>
    <w:rsid w:val="00AB0603"/>
    <w:rsid w:val="00AB3F23"/>
    <w:rsid w:val="00AB4C4D"/>
    <w:rsid w:val="00AB6031"/>
    <w:rsid w:val="00AB64AC"/>
    <w:rsid w:val="00AC0E8E"/>
    <w:rsid w:val="00AC1B04"/>
    <w:rsid w:val="00AC26FA"/>
    <w:rsid w:val="00AC28DD"/>
    <w:rsid w:val="00AC2B94"/>
    <w:rsid w:val="00AC346E"/>
    <w:rsid w:val="00AC3FBE"/>
    <w:rsid w:val="00AC5F23"/>
    <w:rsid w:val="00AC7513"/>
    <w:rsid w:val="00AD02A3"/>
    <w:rsid w:val="00AD0948"/>
    <w:rsid w:val="00AD178E"/>
    <w:rsid w:val="00AD1B6F"/>
    <w:rsid w:val="00AD1BE2"/>
    <w:rsid w:val="00AD1D6D"/>
    <w:rsid w:val="00AD2F8B"/>
    <w:rsid w:val="00AD4EF8"/>
    <w:rsid w:val="00AD7874"/>
    <w:rsid w:val="00AE03B5"/>
    <w:rsid w:val="00AE1512"/>
    <w:rsid w:val="00AE1BD9"/>
    <w:rsid w:val="00AE4E84"/>
    <w:rsid w:val="00AE52A2"/>
    <w:rsid w:val="00AE590D"/>
    <w:rsid w:val="00AE5C67"/>
    <w:rsid w:val="00AE782F"/>
    <w:rsid w:val="00AF1579"/>
    <w:rsid w:val="00AF1B34"/>
    <w:rsid w:val="00AF31BD"/>
    <w:rsid w:val="00AF43A9"/>
    <w:rsid w:val="00AF60A6"/>
    <w:rsid w:val="00B0026F"/>
    <w:rsid w:val="00B00CCD"/>
    <w:rsid w:val="00B021FA"/>
    <w:rsid w:val="00B04596"/>
    <w:rsid w:val="00B06640"/>
    <w:rsid w:val="00B06D00"/>
    <w:rsid w:val="00B07831"/>
    <w:rsid w:val="00B07DD8"/>
    <w:rsid w:val="00B10294"/>
    <w:rsid w:val="00B11F0B"/>
    <w:rsid w:val="00B12253"/>
    <w:rsid w:val="00B1325C"/>
    <w:rsid w:val="00B134D0"/>
    <w:rsid w:val="00B165B2"/>
    <w:rsid w:val="00B1671E"/>
    <w:rsid w:val="00B1756A"/>
    <w:rsid w:val="00B202B7"/>
    <w:rsid w:val="00B20B45"/>
    <w:rsid w:val="00B21A0D"/>
    <w:rsid w:val="00B21AA2"/>
    <w:rsid w:val="00B22735"/>
    <w:rsid w:val="00B23467"/>
    <w:rsid w:val="00B246E6"/>
    <w:rsid w:val="00B25D87"/>
    <w:rsid w:val="00B26529"/>
    <w:rsid w:val="00B26E57"/>
    <w:rsid w:val="00B27ACB"/>
    <w:rsid w:val="00B303AE"/>
    <w:rsid w:val="00B31781"/>
    <w:rsid w:val="00B31EE4"/>
    <w:rsid w:val="00B3370A"/>
    <w:rsid w:val="00B33986"/>
    <w:rsid w:val="00B35E5F"/>
    <w:rsid w:val="00B3710F"/>
    <w:rsid w:val="00B40B31"/>
    <w:rsid w:val="00B41470"/>
    <w:rsid w:val="00B423A2"/>
    <w:rsid w:val="00B44547"/>
    <w:rsid w:val="00B52301"/>
    <w:rsid w:val="00B54128"/>
    <w:rsid w:val="00B542BA"/>
    <w:rsid w:val="00B5486A"/>
    <w:rsid w:val="00B55970"/>
    <w:rsid w:val="00B56837"/>
    <w:rsid w:val="00B57D32"/>
    <w:rsid w:val="00B57E9D"/>
    <w:rsid w:val="00B6033B"/>
    <w:rsid w:val="00B60CFA"/>
    <w:rsid w:val="00B6177B"/>
    <w:rsid w:val="00B61B7B"/>
    <w:rsid w:val="00B6245D"/>
    <w:rsid w:val="00B629A2"/>
    <w:rsid w:val="00B64754"/>
    <w:rsid w:val="00B6543F"/>
    <w:rsid w:val="00B65A12"/>
    <w:rsid w:val="00B65DA3"/>
    <w:rsid w:val="00B674EF"/>
    <w:rsid w:val="00B6791E"/>
    <w:rsid w:val="00B67F01"/>
    <w:rsid w:val="00B7110C"/>
    <w:rsid w:val="00B71292"/>
    <w:rsid w:val="00B73319"/>
    <w:rsid w:val="00B73BD4"/>
    <w:rsid w:val="00B7448E"/>
    <w:rsid w:val="00B75743"/>
    <w:rsid w:val="00B766BF"/>
    <w:rsid w:val="00B807C5"/>
    <w:rsid w:val="00B82D66"/>
    <w:rsid w:val="00B840A8"/>
    <w:rsid w:val="00B85548"/>
    <w:rsid w:val="00B87BA0"/>
    <w:rsid w:val="00B87CE2"/>
    <w:rsid w:val="00B9407D"/>
    <w:rsid w:val="00B95B14"/>
    <w:rsid w:val="00B96CD3"/>
    <w:rsid w:val="00B96D66"/>
    <w:rsid w:val="00B97BE6"/>
    <w:rsid w:val="00BA265D"/>
    <w:rsid w:val="00BA282A"/>
    <w:rsid w:val="00BA3114"/>
    <w:rsid w:val="00BA4863"/>
    <w:rsid w:val="00BA5CD2"/>
    <w:rsid w:val="00BA7C15"/>
    <w:rsid w:val="00BA7C3D"/>
    <w:rsid w:val="00BB0BF6"/>
    <w:rsid w:val="00BB1C5F"/>
    <w:rsid w:val="00BB2A45"/>
    <w:rsid w:val="00BB2CF4"/>
    <w:rsid w:val="00BB5597"/>
    <w:rsid w:val="00BB6EE3"/>
    <w:rsid w:val="00BB7A07"/>
    <w:rsid w:val="00BC050F"/>
    <w:rsid w:val="00BC0A0C"/>
    <w:rsid w:val="00BC0D1E"/>
    <w:rsid w:val="00BC1859"/>
    <w:rsid w:val="00BC2430"/>
    <w:rsid w:val="00BC3CA9"/>
    <w:rsid w:val="00BC4224"/>
    <w:rsid w:val="00BC4D89"/>
    <w:rsid w:val="00BC5B72"/>
    <w:rsid w:val="00BD191F"/>
    <w:rsid w:val="00BD20C8"/>
    <w:rsid w:val="00BD308C"/>
    <w:rsid w:val="00BD5986"/>
    <w:rsid w:val="00BD7B1B"/>
    <w:rsid w:val="00BD7CAB"/>
    <w:rsid w:val="00BD7CBE"/>
    <w:rsid w:val="00BD7CD9"/>
    <w:rsid w:val="00BE0A10"/>
    <w:rsid w:val="00BE1AA0"/>
    <w:rsid w:val="00BE277C"/>
    <w:rsid w:val="00BE3BA8"/>
    <w:rsid w:val="00BE4869"/>
    <w:rsid w:val="00BE4C0E"/>
    <w:rsid w:val="00BE511E"/>
    <w:rsid w:val="00BE51E5"/>
    <w:rsid w:val="00BE6063"/>
    <w:rsid w:val="00BE610A"/>
    <w:rsid w:val="00BE6CF8"/>
    <w:rsid w:val="00BE7E66"/>
    <w:rsid w:val="00BF2022"/>
    <w:rsid w:val="00BF3804"/>
    <w:rsid w:val="00BF52F1"/>
    <w:rsid w:val="00BF569B"/>
    <w:rsid w:val="00BF5C99"/>
    <w:rsid w:val="00C01E9E"/>
    <w:rsid w:val="00C034C9"/>
    <w:rsid w:val="00C045AC"/>
    <w:rsid w:val="00C04A13"/>
    <w:rsid w:val="00C059BC"/>
    <w:rsid w:val="00C063AB"/>
    <w:rsid w:val="00C06506"/>
    <w:rsid w:val="00C078E1"/>
    <w:rsid w:val="00C07928"/>
    <w:rsid w:val="00C07BB9"/>
    <w:rsid w:val="00C07EB2"/>
    <w:rsid w:val="00C10304"/>
    <w:rsid w:val="00C105B2"/>
    <w:rsid w:val="00C1072E"/>
    <w:rsid w:val="00C11302"/>
    <w:rsid w:val="00C11D17"/>
    <w:rsid w:val="00C11F03"/>
    <w:rsid w:val="00C125F2"/>
    <w:rsid w:val="00C14C9B"/>
    <w:rsid w:val="00C15B81"/>
    <w:rsid w:val="00C15C19"/>
    <w:rsid w:val="00C15EAC"/>
    <w:rsid w:val="00C16914"/>
    <w:rsid w:val="00C16AF0"/>
    <w:rsid w:val="00C20330"/>
    <w:rsid w:val="00C230AA"/>
    <w:rsid w:val="00C2355C"/>
    <w:rsid w:val="00C24DC4"/>
    <w:rsid w:val="00C309C6"/>
    <w:rsid w:val="00C30FD2"/>
    <w:rsid w:val="00C3160B"/>
    <w:rsid w:val="00C348B0"/>
    <w:rsid w:val="00C35254"/>
    <w:rsid w:val="00C37C8F"/>
    <w:rsid w:val="00C37F9E"/>
    <w:rsid w:val="00C40159"/>
    <w:rsid w:val="00C420BB"/>
    <w:rsid w:val="00C423B0"/>
    <w:rsid w:val="00C424B9"/>
    <w:rsid w:val="00C426BE"/>
    <w:rsid w:val="00C43B60"/>
    <w:rsid w:val="00C46B8A"/>
    <w:rsid w:val="00C46D8E"/>
    <w:rsid w:val="00C47668"/>
    <w:rsid w:val="00C47CA4"/>
    <w:rsid w:val="00C50DE2"/>
    <w:rsid w:val="00C54114"/>
    <w:rsid w:val="00C608BF"/>
    <w:rsid w:val="00C60AB4"/>
    <w:rsid w:val="00C61631"/>
    <w:rsid w:val="00C61F4A"/>
    <w:rsid w:val="00C620B8"/>
    <w:rsid w:val="00C64EF4"/>
    <w:rsid w:val="00C652E1"/>
    <w:rsid w:val="00C6595F"/>
    <w:rsid w:val="00C65A17"/>
    <w:rsid w:val="00C66A59"/>
    <w:rsid w:val="00C66AA8"/>
    <w:rsid w:val="00C67E46"/>
    <w:rsid w:val="00C72D97"/>
    <w:rsid w:val="00C74E26"/>
    <w:rsid w:val="00C75E6A"/>
    <w:rsid w:val="00C76F41"/>
    <w:rsid w:val="00C76FBB"/>
    <w:rsid w:val="00C81F24"/>
    <w:rsid w:val="00C827CD"/>
    <w:rsid w:val="00C82D52"/>
    <w:rsid w:val="00C86A02"/>
    <w:rsid w:val="00C86F34"/>
    <w:rsid w:val="00C87592"/>
    <w:rsid w:val="00C90141"/>
    <w:rsid w:val="00C910D0"/>
    <w:rsid w:val="00C937BD"/>
    <w:rsid w:val="00C94503"/>
    <w:rsid w:val="00C94D53"/>
    <w:rsid w:val="00C966E7"/>
    <w:rsid w:val="00C96A56"/>
    <w:rsid w:val="00C973B3"/>
    <w:rsid w:val="00C97930"/>
    <w:rsid w:val="00C97AEF"/>
    <w:rsid w:val="00C97C7D"/>
    <w:rsid w:val="00C97D63"/>
    <w:rsid w:val="00C97F98"/>
    <w:rsid w:val="00CA0302"/>
    <w:rsid w:val="00CA14F4"/>
    <w:rsid w:val="00CA15F8"/>
    <w:rsid w:val="00CA25D6"/>
    <w:rsid w:val="00CA465D"/>
    <w:rsid w:val="00CA4932"/>
    <w:rsid w:val="00CA5E34"/>
    <w:rsid w:val="00CA6D52"/>
    <w:rsid w:val="00CA7C4E"/>
    <w:rsid w:val="00CA7F0D"/>
    <w:rsid w:val="00CB16B2"/>
    <w:rsid w:val="00CB1901"/>
    <w:rsid w:val="00CB1ED0"/>
    <w:rsid w:val="00CB33CD"/>
    <w:rsid w:val="00CB4D40"/>
    <w:rsid w:val="00CB56CC"/>
    <w:rsid w:val="00CB6CD8"/>
    <w:rsid w:val="00CB7696"/>
    <w:rsid w:val="00CC11D9"/>
    <w:rsid w:val="00CC203D"/>
    <w:rsid w:val="00CC2E3D"/>
    <w:rsid w:val="00CC47AB"/>
    <w:rsid w:val="00CC4D1E"/>
    <w:rsid w:val="00CC503D"/>
    <w:rsid w:val="00CC5811"/>
    <w:rsid w:val="00CC59AC"/>
    <w:rsid w:val="00CC5A23"/>
    <w:rsid w:val="00CC6169"/>
    <w:rsid w:val="00CC6F07"/>
    <w:rsid w:val="00CC76C1"/>
    <w:rsid w:val="00CD1746"/>
    <w:rsid w:val="00CD2326"/>
    <w:rsid w:val="00CD2AF5"/>
    <w:rsid w:val="00CD3CCA"/>
    <w:rsid w:val="00CD59CB"/>
    <w:rsid w:val="00CD5FAC"/>
    <w:rsid w:val="00CD7F48"/>
    <w:rsid w:val="00CE0522"/>
    <w:rsid w:val="00CE2CEE"/>
    <w:rsid w:val="00CE360A"/>
    <w:rsid w:val="00CE3624"/>
    <w:rsid w:val="00CE39C4"/>
    <w:rsid w:val="00CE3C97"/>
    <w:rsid w:val="00CE3E33"/>
    <w:rsid w:val="00CE49EF"/>
    <w:rsid w:val="00CE4DAE"/>
    <w:rsid w:val="00CE7637"/>
    <w:rsid w:val="00CF0AF9"/>
    <w:rsid w:val="00CF0B8C"/>
    <w:rsid w:val="00CF1A1B"/>
    <w:rsid w:val="00CF55F4"/>
    <w:rsid w:val="00CF5642"/>
    <w:rsid w:val="00CF641D"/>
    <w:rsid w:val="00CF7A28"/>
    <w:rsid w:val="00D00C80"/>
    <w:rsid w:val="00D0112A"/>
    <w:rsid w:val="00D024E7"/>
    <w:rsid w:val="00D027A2"/>
    <w:rsid w:val="00D029B2"/>
    <w:rsid w:val="00D04122"/>
    <w:rsid w:val="00D04657"/>
    <w:rsid w:val="00D05C67"/>
    <w:rsid w:val="00D07397"/>
    <w:rsid w:val="00D11932"/>
    <w:rsid w:val="00D1253B"/>
    <w:rsid w:val="00D12C10"/>
    <w:rsid w:val="00D13122"/>
    <w:rsid w:val="00D134F0"/>
    <w:rsid w:val="00D13DE9"/>
    <w:rsid w:val="00D15ADC"/>
    <w:rsid w:val="00D1611E"/>
    <w:rsid w:val="00D161A2"/>
    <w:rsid w:val="00D17C01"/>
    <w:rsid w:val="00D200D8"/>
    <w:rsid w:val="00D2014C"/>
    <w:rsid w:val="00D20340"/>
    <w:rsid w:val="00D2074D"/>
    <w:rsid w:val="00D207F5"/>
    <w:rsid w:val="00D21696"/>
    <w:rsid w:val="00D2288A"/>
    <w:rsid w:val="00D23AD1"/>
    <w:rsid w:val="00D26A57"/>
    <w:rsid w:val="00D30F03"/>
    <w:rsid w:val="00D3123D"/>
    <w:rsid w:val="00D319FD"/>
    <w:rsid w:val="00D32377"/>
    <w:rsid w:val="00D328D4"/>
    <w:rsid w:val="00D334D2"/>
    <w:rsid w:val="00D3363A"/>
    <w:rsid w:val="00D345D5"/>
    <w:rsid w:val="00D345DC"/>
    <w:rsid w:val="00D34CB0"/>
    <w:rsid w:val="00D3521E"/>
    <w:rsid w:val="00D35A96"/>
    <w:rsid w:val="00D373B2"/>
    <w:rsid w:val="00D37B13"/>
    <w:rsid w:val="00D42B0C"/>
    <w:rsid w:val="00D43230"/>
    <w:rsid w:val="00D43889"/>
    <w:rsid w:val="00D440A8"/>
    <w:rsid w:val="00D45D0C"/>
    <w:rsid w:val="00D46752"/>
    <w:rsid w:val="00D46AD1"/>
    <w:rsid w:val="00D4757A"/>
    <w:rsid w:val="00D47DC4"/>
    <w:rsid w:val="00D51479"/>
    <w:rsid w:val="00D52469"/>
    <w:rsid w:val="00D546B9"/>
    <w:rsid w:val="00D5580D"/>
    <w:rsid w:val="00D60286"/>
    <w:rsid w:val="00D60576"/>
    <w:rsid w:val="00D6263F"/>
    <w:rsid w:val="00D6277A"/>
    <w:rsid w:val="00D62907"/>
    <w:rsid w:val="00D635CA"/>
    <w:rsid w:val="00D63F94"/>
    <w:rsid w:val="00D65B4C"/>
    <w:rsid w:val="00D66326"/>
    <w:rsid w:val="00D66A71"/>
    <w:rsid w:val="00D67F10"/>
    <w:rsid w:val="00D70FF4"/>
    <w:rsid w:val="00D721C3"/>
    <w:rsid w:val="00D72816"/>
    <w:rsid w:val="00D74054"/>
    <w:rsid w:val="00D7459F"/>
    <w:rsid w:val="00D747EF"/>
    <w:rsid w:val="00D755A0"/>
    <w:rsid w:val="00D755BA"/>
    <w:rsid w:val="00D75903"/>
    <w:rsid w:val="00D75C64"/>
    <w:rsid w:val="00D777AC"/>
    <w:rsid w:val="00D77C11"/>
    <w:rsid w:val="00D80A97"/>
    <w:rsid w:val="00D83394"/>
    <w:rsid w:val="00D83B22"/>
    <w:rsid w:val="00D85BB7"/>
    <w:rsid w:val="00D87F96"/>
    <w:rsid w:val="00D92139"/>
    <w:rsid w:val="00D92DAE"/>
    <w:rsid w:val="00D931FF"/>
    <w:rsid w:val="00D933D8"/>
    <w:rsid w:val="00D9349D"/>
    <w:rsid w:val="00D93875"/>
    <w:rsid w:val="00D939A0"/>
    <w:rsid w:val="00D9479C"/>
    <w:rsid w:val="00D94825"/>
    <w:rsid w:val="00D94838"/>
    <w:rsid w:val="00D96192"/>
    <w:rsid w:val="00D96DED"/>
    <w:rsid w:val="00DA2295"/>
    <w:rsid w:val="00DA3714"/>
    <w:rsid w:val="00DA4414"/>
    <w:rsid w:val="00DA46A2"/>
    <w:rsid w:val="00DA49E7"/>
    <w:rsid w:val="00DA58CC"/>
    <w:rsid w:val="00DB1DA0"/>
    <w:rsid w:val="00DB20CF"/>
    <w:rsid w:val="00DB2980"/>
    <w:rsid w:val="00DB2FC5"/>
    <w:rsid w:val="00DB3862"/>
    <w:rsid w:val="00DB3E92"/>
    <w:rsid w:val="00DB6866"/>
    <w:rsid w:val="00DB7C3B"/>
    <w:rsid w:val="00DC0922"/>
    <w:rsid w:val="00DC099E"/>
    <w:rsid w:val="00DC1A37"/>
    <w:rsid w:val="00DC1C47"/>
    <w:rsid w:val="00DC26BF"/>
    <w:rsid w:val="00DC2A14"/>
    <w:rsid w:val="00DC448A"/>
    <w:rsid w:val="00DC4F49"/>
    <w:rsid w:val="00DC63B6"/>
    <w:rsid w:val="00DC6EC4"/>
    <w:rsid w:val="00DC72A3"/>
    <w:rsid w:val="00DC75E5"/>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5D85"/>
    <w:rsid w:val="00DF6298"/>
    <w:rsid w:val="00DF6791"/>
    <w:rsid w:val="00DF7B69"/>
    <w:rsid w:val="00DF7C8A"/>
    <w:rsid w:val="00E002C5"/>
    <w:rsid w:val="00E00BF9"/>
    <w:rsid w:val="00E0146B"/>
    <w:rsid w:val="00E02BBF"/>
    <w:rsid w:val="00E043FF"/>
    <w:rsid w:val="00E06084"/>
    <w:rsid w:val="00E061FC"/>
    <w:rsid w:val="00E0666A"/>
    <w:rsid w:val="00E067B2"/>
    <w:rsid w:val="00E100FC"/>
    <w:rsid w:val="00E13E30"/>
    <w:rsid w:val="00E14199"/>
    <w:rsid w:val="00E14887"/>
    <w:rsid w:val="00E15D31"/>
    <w:rsid w:val="00E15DD1"/>
    <w:rsid w:val="00E15E5D"/>
    <w:rsid w:val="00E1603F"/>
    <w:rsid w:val="00E166BC"/>
    <w:rsid w:val="00E16B30"/>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0D28"/>
    <w:rsid w:val="00E51064"/>
    <w:rsid w:val="00E5214D"/>
    <w:rsid w:val="00E52D2C"/>
    <w:rsid w:val="00E5315C"/>
    <w:rsid w:val="00E535ED"/>
    <w:rsid w:val="00E544E6"/>
    <w:rsid w:val="00E568B4"/>
    <w:rsid w:val="00E61A5A"/>
    <w:rsid w:val="00E63A95"/>
    <w:rsid w:val="00E65CB1"/>
    <w:rsid w:val="00E669AA"/>
    <w:rsid w:val="00E6734A"/>
    <w:rsid w:val="00E70084"/>
    <w:rsid w:val="00E704F3"/>
    <w:rsid w:val="00E715D7"/>
    <w:rsid w:val="00E72961"/>
    <w:rsid w:val="00E73511"/>
    <w:rsid w:val="00E73F1D"/>
    <w:rsid w:val="00E75566"/>
    <w:rsid w:val="00E757D1"/>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0DE9"/>
    <w:rsid w:val="00E91850"/>
    <w:rsid w:val="00E92C02"/>
    <w:rsid w:val="00E946D4"/>
    <w:rsid w:val="00E94E87"/>
    <w:rsid w:val="00E95704"/>
    <w:rsid w:val="00E95ECD"/>
    <w:rsid w:val="00E96B74"/>
    <w:rsid w:val="00E978EE"/>
    <w:rsid w:val="00EA06F4"/>
    <w:rsid w:val="00EA0F96"/>
    <w:rsid w:val="00EA120D"/>
    <w:rsid w:val="00EA2CA7"/>
    <w:rsid w:val="00EA4DA1"/>
    <w:rsid w:val="00EA6048"/>
    <w:rsid w:val="00EA613C"/>
    <w:rsid w:val="00EA6B31"/>
    <w:rsid w:val="00EA7BA0"/>
    <w:rsid w:val="00EA7C1B"/>
    <w:rsid w:val="00EB17E6"/>
    <w:rsid w:val="00EB3A6B"/>
    <w:rsid w:val="00EB3ADF"/>
    <w:rsid w:val="00EB422B"/>
    <w:rsid w:val="00EB5254"/>
    <w:rsid w:val="00EB7332"/>
    <w:rsid w:val="00EC02F0"/>
    <w:rsid w:val="00EC05CD"/>
    <w:rsid w:val="00EC0F73"/>
    <w:rsid w:val="00EC392A"/>
    <w:rsid w:val="00EC4EC2"/>
    <w:rsid w:val="00EC4F7B"/>
    <w:rsid w:val="00EC5525"/>
    <w:rsid w:val="00EC6E2B"/>
    <w:rsid w:val="00EC70C2"/>
    <w:rsid w:val="00EC73E9"/>
    <w:rsid w:val="00EC73F5"/>
    <w:rsid w:val="00ED1CF9"/>
    <w:rsid w:val="00ED2674"/>
    <w:rsid w:val="00ED3400"/>
    <w:rsid w:val="00ED4249"/>
    <w:rsid w:val="00ED54C6"/>
    <w:rsid w:val="00ED6D7F"/>
    <w:rsid w:val="00ED7556"/>
    <w:rsid w:val="00EE0307"/>
    <w:rsid w:val="00EE151D"/>
    <w:rsid w:val="00EE292D"/>
    <w:rsid w:val="00EE5384"/>
    <w:rsid w:val="00EE5C6C"/>
    <w:rsid w:val="00EE787B"/>
    <w:rsid w:val="00EF0BC8"/>
    <w:rsid w:val="00EF2089"/>
    <w:rsid w:val="00EF2AAA"/>
    <w:rsid w:val="00EF31F6"/>
    <w:rsid w:val="00EF334B"/>
    <w:rsid w:val="00EF3590"/>
    <w:rsid w:val="00EF4044"/>
    <w:rsid w:val="00EF5F8A"/>
    <w:rsid w:val="00EF6069"/>
    <w:rsid w:val="00EF65F2"/>
    <w:rsid w:val="00F01F72"/>
    <w:rsid w:val="00F03DBC"/>
    <w:rsid w:val="00F056B5"/>
    <w:rsid w:val="00F065BA"/>
    <w:rsid w:val="00F06948"/>
    <w:rsid w:val="00F0694D"/>
    <w:rsid w:val="00F06F9E"/>
    <w:rsid w:val="00F1043F"/>
    <w:rsid w:val="00F1146F"/>
    <w:rsid w:val="00F12E38"/>
    <w:rsid w:val="00F12FA0"/>
    <w:rsid w:val="00F14503"/>
    <w:rsid w:val="00F15438"/>
    <w:rsid w:val="00F15ACC"/>
    <w:rsid w:val="00F164A1"/>
    <w:rsid w:val="00F2006E"/>
    <w:rsid w:val="00F21447"/>
    <w:rsid w:val="00F226D3"/>
    <w:rsid w:val="00F239D4"/>
    <w:rsid w:val="00F26A9D"/>
    <w:rsid w:val="00F31C61"/>
    <w:rsid w:val="00F32403"/>
    <w:rsid w:val="00F332A9"/>
    <w:rsid w:val="00F335DB"/>
    <w:rsid w:val="00F34262"/>
    <w:rsid w:val="00F343F3"/>
    <w:rsid w:val="00F34E91"/>
    <w:rsid w:val="00F35E0F"/>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42BC"/>
    <w:rsid w:val="00F575D2"/>
    <w:rsid w:val="00F6312E"/>
    <w:rsid w:val="00F652A7"/>
    <w:rsid w:val="00F6622C"/>
    <w:rsid w:val="00F66847"/>
    <w:rsid w:val="00F679AF"/>
    <w:rsid w:val="00F70239"/>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8EB"/>
    <w:rsid w:val="00F96977"/>
    <w:rsid w:val="00FA2080"/>
    <w:rsid w:val="00FA4ABA"/>
    <w:rsid w:val="00FA4E0D"/>
    <w:rsid w:val="00FA6128"/>
    <w:rsid w:val="00FA64B9"/>
    <w:rsid w:val="00FA7433"/>
    <w:rsid w:val="00FA7A4A"/>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D1D30"/>
    <w:rsid w:val="00FD2807"/>
    <w:rsid w:val="00FD30F5"/>
    <w:rsid w:val="00FD336C"/>
    <w:rsid w:val="00FD3DBA"/>
    <w:rsid w:val="00FD3EF6"/>
    <w:rsid w:val="00FD4105"/>
    <w:rsid w:val="00FD4A73"/>
    <w:rsid w:val="00FD4EB9"/>
    <w:rsid w:val="00FE0479"/>
    <w:rsid w:val="00FE42E8"/>
    <w:rsid w:val="00FE6A74"/>
    <w:rsid w:val="00FE70AA"/>
    <w:rsid w:val="00FE78EA"/>
    <w:rsid w:val="00FE7E03"/>
    <w:rsid w:val="00FF107D"/>
    <w:rsid w:val="00FF1138"/>
    <w:rsid w:val="00FF185C"/>
    <w:rsid w:val="00FF314E"/>
    <w:rsid w:val="00FF3B93"/>
    <w:rsid w:val="00FF4899"/>
    <w:rsid w:val="00FF4B31"/>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4F3D"/>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3E422-B3CB-47CC-9F9F-DBC11955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TotalTime>
  <Pages>2</Pages>
  <Words>679</Words>
  <Characters>3875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4545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9</cp:revision>
  <cp:lastPrinted>2022-12-02T12:20:00Z</cp:lastPrinted>
  <dcterms:created xsi:type="dcterms:W3CDTF">2026-05-12T12:10:00Z</dcterms:created>
  <dcterms:modified xsi:type="dcterms:W3CDTF">2026-07-23T11:21:00Z</dcterms:modified>
</cp:coreProperties>
</file>